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E8B" w:rsidRDefault="00981E8B" w:rsidP="00981E8B">
      <w:pPr>
        <w:rPr>
          <w:lang w:val="en-AU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B1EF6B4" wp14:editId="27DDF03F">
                <wp:simplePos x="0" y="0"/>
                <wp:positionH relativeFrom="column">
                  <wp:posOffset>-2584450</wp:posOffset>
                </wp:positionH>
                <wp:positionV relativeFrom="paragraph">
                  <wp:posOffset>-1035050</wp:posOffset>
                </wp:positionV>
                <wp:extent cx="11978640" cy="10793730"/>
                <wp:effectExtent l="0" t="38100" r="3810" b="762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78640" cy="10793730"/>
                          <a:chOff x="0" y="0"/>
                          <a:chExt cx="11978640" cy="10793730"/>
                        </a:xfrm>
                      </wpg:grpSpPr>
                      <wps:wsp>
                        <wps:cNvPr id="41" name="مستطيل 8"/>
                        <wps:cNvSpPr/>
                        <wps:spPr>
                          <a:xfrm>
                            <a:off x="1638300" y="0"/>
                            <a:ext cx="7589520" cy="10789920"/>
                          </a:xfrm>
                          <a:prstGeom prst="rect">
                            <a:avLst/>
                          </a:prstGeom>
                          <a:solidFill>
                            <a:srgbClr val="01B3D7"/>
                          </a:solidFill>
                          <a:ln>
                            <a:solidFill>
                              <a:srgbClr val="01B3D7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81E8B" w:rsidRDefault="00981E8B" w:rsidP="00981E8B">
                              <w:pPr>
                                <w:rPr>
                                  <w:i/>
                                  <w:iCs/>
                                  <w:lang w:bidi="ar-SY"/>
                                </w:rPr>
                              </w:pPr>
                            </w:p>
                            <w:p w:rsidR="00981E8B" w:rsidRDefault="00981E8B" w:rsidP="00981E8B">
                              <w:pPr>
                                <w:rPr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شكل حر: شكل 36"/>
                        <wps:cNvSpPr/>
                        <wps:spPr>
                          <a:xfrm>
                            <a:off x="1543050" y="7461250"/>
                            <a:ext cx="6953885" cy="3332480"/>
                          </a:xfrm>
                          <a:custGeom>
                            <a:avLst/>
                            <a:gdLst>
                              <a:gd name="connsiteX0" fmla="*/ 1634857 w 5894030"/>
                              <a:gd name="connsiteY0" fmla="*/ 0 h 2825197"/>
                              <a:gd name="connsiteX1" fmla="*/ 5892948 w 5894030"/>
                              <a:gd name="connsiteY1" fmla="*/ 2822453 h 2825197"/>
                              <a:gd name="connsiteX2" fmla="*/ 5894030 w 5894030"/>
                              <a:gd name="connsiteY2" fmla="*/ 2825197 h 2825197"/>
                              <a:gd name="connsiteX3" fmla="*/ 0 w 5894030"/>
                              <a:gd name="connsiteY3" fmla="*/ 2825197 h 2825197"/>
                              <a:gd name="connsiteX4" fmla="*/ 0 w 5894030"/>
                              <a:gd name="connsiteY4" fmla="*/ 298520 h 2825197"/>
                              <a:gd name="connsiteX5" fmla="*/ 45916 w 5894030"/>
                              <a:gd name="connsiteY5" fmla="*/ 280417 h 2825197"/>
                              <a:gd name="connsiteX6" fmla="*/ 1634857 w 5894030"/>
                              <a:gd name="connsiteY6" fmla="*/ 0 h 282519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894030" h="2825197">
                                <a:moveTo>
                                  <a:pt x="1634857" y="0"/>
                                </a:moveTo>
                                <a:cubicBezTo>
                                  <a:pt x="3549042" y="0"/>
                                  <a:pt x="5191404" y="1163816"/>
                                  <a:pt x="5892948" y="2822453"/>
                                </a:cubicBezTo>
                                <a:lnTo>
                                  <a:pt x="5894030" y="2825197"/>
                                </a:lnTo>
                                <a:lnTo>
                                  <a:pt x="0" y="2825197"/>
                                </a:lnTo>
                                <a:lnTo>
                                  <a:pt x="0" y="298520"/>
                                </a:lnTo>
                                <a:lnTo>
                                  <a:pt x="45916" y="280417"/>
                                </a:lnTo>
                                <a:cubicBezTo>
                                  <a:pt x="541373" y="99005"/>
                                  <a:pt x="1076553" y="0"/>
                                  <a:pt x="163485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97C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1" anchor="ctr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صورة 1934795649" descr="Wie organisiere ich mein Unternehmen der Zukunft? - Führung im Wandel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1C6FD23-15FD-8C41-77F7-826D4C7731A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23" t="2950" b="13558"/>
                          <a:stretch/>
                        </pic:blipFill>
                        <pic:spPr bwMode="auto">
                          <a:xfrm>
                            <a:off x="5607050" y="6350"/>
                            <a:ext cx="6371590" cy="4272280"/>
                          </a:xfrm>
                          <a:custGeom>
                            <a:avLst/>
                            <a:gdLst>
                              <a:gd name="connsiteX0" fmla="*/ 329881 w 6210813"/>
                              <a:gd name="connsiteY0" fmla="*/ 0 h 4164869"/>
                              <a:gd name="connsiteX1" fmla="*/ 6210813 w 6210813"/>
                              <a:gd name="connsiteY1" fmla="*/ 0 h 4164869"/>
                              <a:gd name="connsiteX2" fmla="*/ 6210813 w 6210813"/>
                              <a:gd name="connsiteY2" fmla="*/ 3507048 h 4164869"/>
                              <a:gd name="connsiteX3" fmla="*/ 3658844 w 6210813"/>
                              <a:gd name="connsiteY3" fmla="*/ 4060124 h 4164869"/>
                              <a:gd name="connsiteX4" fmla="*/ 3792621 w 6210813"/>
                              <a:gd name="connsiteY4" fmla="*/ 4002358 h 4164869"/>
                              <a:gd name="connsiteX5" fmla="*/ 3806991 w 6210813"/>
                              <a:gd name="connsiteY5" fmla="*/ 3995000 h 4164869"/>
                              <a:gd name="connsiteX6" fmla="*/ 3681898 w 6210813"/>
                              <a:gd name="connsiteY6" fmla="*/ 4037315 h 4164869"/>
                              <a:gd name="connsiteX7" fmla="*/ 2837972 w 6210813"/>
                              <a:gd name="connsiteY7" fmla="*/ 4164869 h 4164869"/>
                              <a:gd name="connsiteX8" fmla="*/ 0 w 6210813"/>
                              <a:gd name="connsiteY8" fmla="*/ 1327683 h 4164869"/>
                              <a:gd name="connsiteX9" fmla="*/ 279855 w 6210813"/>
                              <a:gd name="connsiteY9" fmla="*/ 97646 h 4164869"/>
                              <a:gd name="connsiteX10" fmla="*/ 329881 w 6210813"/>
                              <a:gd name="connsiteY10" fmla="*/ 0 h 416486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10813" h="4164869">
                                <a:moveTo>
                                  <a:pt x="329881" y="0"/>
                                </a:moveTo>
                                <a:lnTo>
                                  <a:pt x="6210813" y="0"/>
                                </a:lnTo>
                                <a:lnTo>
                                  <a:pt x="6210813" y="3507048"/>
                                </a:lnTo>
                                <a:lnTo>
                                  <a:pt x="3658844" y="4060124"/>
                                </a:lnTo>
                                <a:lnTo>
                                  <a:pt x="3792621" y="4002358"/>
                                </a:lnTo>
                                <a:lnTo>
                                  <a:pt x="3806991" y="3995000"/>
                                </a:lnTo>
                                <a:lnTo>
                                  <a:pt x="3681898" y="4037315"/>
                                </a:lnTo>
                                <a:cubicBezTo>
                                  <a:pt x="3415302" y="4120212"/>
                                  <a:pt x="3131853" y="4164869"/>
                                  <a:pt x="2837972" y="4164869"/>
                                </a:cubicBezTo>
                                <a:cubicBezTo>
                                  <a:pt x="1270603" y="4164869"/>
                                  <a:pt x="0" y="2894618"/>
                                  <a:pt x="0" y="1327683"/>
                                </a:cubicBezTo>
                                <a:cubicBezTo>
                                  <a:pt x="0" y="886983"/>
                                  <a:pt x="100507" y="469751"/>
                                  <a:pt x="279855" y="97646"/>
                                </a:cubicBezTo>
                                <a:lnTo>
                                  <a:pt x="329881" y="0"/>
                                </a:lnTo>
                                <a:close/>
                              </a:path>
                            </a:pathLst>
                          </a:custGeom>
                          <a:noFill/>
                        </pic:spPr>
                      </pic:pic>
                      <wps:wsp>
                        <wps:cNvPr id="45" name="مربع نص 6"/>
                        <wps:cNvSpPr txBox="1"/>
                        <wps:spPr>
                          <a:xfrm>
                            <a:off x="2832100" y="8382000"/>
                            <a:ext cx="2229485" cy="130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81E8B" w:rsidRDefault="00981E8B" w:rsidP="00981E8B">
                              <w:pPr>
                                <w:pBdr>
                                  <w:top w:val="thinThickSmallGap" w:sz="24" w:space="1" w:color="0D0D0D" w:themeColor="text1" w:themeTint="F2"/>
                                </w:pBd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color w:val="FFFFFF" w:themeColor="background1"/>
                                  <w:sz w:val="22"/>
                                  <w:szCs w:val="22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color w:val="FFFFFF" w:themeColor="background1"/>
                                  <w:kern w:val="24"/>
                                  <w:sz w:val="72"/>
                                  <w:szCs w:val="72"/>
                                  <w:rtl/>
                                  <w:lang w:bidi="ar-EG"/>
                                </w:rPr>
                                <w:t>الاختبار القبلي والبعدي</w:t>
                              </w:r>
                            </w:p>
                          </w:txbxContent>
                        </wps:txbx>
                        <wps:bodyPr wrap="square" rtlCol="1">
                          <a:spAutoFit/>
                        </wps:bodyPr>
                      </wps:wsp>
                      <wps:wsp>
                        <wps:cNvPr id="46" name="مربع نص 6"/>
                        <wps:cNvSpPr txBox="1"/>
                        <wps:spPr>
                          <a:xfrm>
                            <a:off x="2749550" y="4864100"/>
                            <a:ext cx="4752340" cy="7994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81E8B" w:rsidRDefault="00981E8B" w:rsidP="00981E8B">
                              <w:pPr>
                                <w:pStyle w:val="NormalWeb"/>
                                <w:pBdr>
                                  <w:top w:val="thinThickSmallGap" w:sz="24" w:space="1" w:color="0D0D0D" w:themeColor="text1" w:themeTint="F2"/>
                                </w:pBdr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rFonts w:ascii="Sakkal Majalla" w:hAnsi="Sakkal Majalla" w:cs="Sakkal Majalla"/>
                                  <w:color w:val="FFFFFF" w:themeColor="background1"/>
                                  <w:sz w:val="280"/>
                                  <w:szCs w:val="280"/>
                                </w:rPr>
                              </w:pPr>
                              <w:r>
                                <w:rPr>
                                  <w:rFonts w:ascii="Sakkal Majalla" w:hAnsi="Sakkal Majalla" w:cs="Sakkal Majalla"/>
                                  <w:color w:val="FFFFFF" w:themeColor="background1"/>
                                  <w:sz w:val="72"/>
                                  <w:szCs w:val="72"/>
                                  <w:rtl/>
                                </w:rPr>
                                <w:t>إدارة الحشود "الجماهير"</w:t>
                              </w:r>
                            </w:p>
                          </w:txbxContent>
                        </wps:txbx>
                        <wps:bodyPr wrap="square" rtlCol="1">
                          <a:spAutoFit/>
                        </wps:bodyPr>
                      </wps:wsp>
                      <wpg:grpSp>
                        <wpg:cNvPr id="47" name="مجموعة 787049529"/>
                        <wpg:cNvGrpSpPr/>
                        <wpg:grpSpPr>
                          <a:xfrm>
                            <a:off x="0" y="76200"/>
                            <a:ext cx="9434829" cy="4326891"/>
                            <a:chOff x="0" y="76200"/>
                            <a:chExt cx="9435422" cy="4327517"/>
                          </a:xfrm>
                        </wpg:grpSpPr>
                        <wps:wsp>
                          <wps:cNvPr id="51" name="شكل حر: شكل 35"/>
                          <wps:cNvSpPr/>
                          <wps:spPr>
                            <a:xfrm>
                              <a:off x="0" y="76200"/>
                              <a:ext cx="5381974" cy="2832062"/>
                            </a:xfrm>
                            <a:custGeom>
                              <a:avLst/>
                              <a:gdLst>
                                <a:gd name="connsiteX0" fmla="*/ 0 w 6616800"/>
                                <a:gd name="connsiteY0" fmla="*/ 0 h 3482623"/>
                                <a:gd name="connsiteX1" fmla="*/ 6616800 w 6616800"/>
                                <a:gd name="connsiteY1" fmla="*/ 0 h 3482623"/>
                                <a:gd name="connsiteX2" fmla="*/ 6616800 w 6616800"/>
                                <a:gd name="connsiteY2" fmla="*/ 1 h 3482623"/>
                                <a:gd name="connsiteX3" fmla="*/ 6412850 w 6616800"/>
                                <a:gd name="connsiteY3" fmla="*/ 1 h 3482623"/>
                                <a:gd name="connsiteX4" fmla="*/ 6343471 w 6616800"/>
                                <a:gd name="connsiteY4" fmla="*/ 153463 h 3482623"/>
                                <a:gd name="connsiteX5" fmla="*/ 6010956 w 6616800"/>
                                <a:gd name="connsiteY5" fmla="*/ 1800466 h 3482623"/>
                                <a:gd name="connsiteX6" fmla="*/ 6267709 w 6616800"/>
                                <a:gd name="connsiteY6" fmla="*/ 3255320 h 3482623"/>
                                <a:gd name="connsiteX7" fmla="*/ 6314283 w 6616800"/>
                                <a:gd name="connsiteY7" fmla="*/ 3373442 h 3482623"/>
                                <a:gd name="connsiteX8" fmla="*/ 6299132 w 6616800"/>
                                <a:gd name="connsiteY8" fmla="*/ 3354162 h 3482623"/>
                                <a:gd name="connsiteX9" fmla="*/ 3200041 w 6616800"/>
                                <a:gd name="connsiteY9" fmla="*/ 1892640 h 3482623"/>
                                <a:gd name="connsiteX10" fmla="*/ 100950 w 6616800"/>
                                <a:gd name="connsiteY10" fmla="*/ 3354162 h 3482623"/>
                                <a:gd name="connsiteX11" fmla="*/ 0 w 6616800"/>
                                <a:gd name="connsiteY11" fmla="*/ 3482623 h 348262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6616800" h="3482623">
                                  <a:moveTo>
                                    <a:pt x="0" y="0"/>
                                  </a:moveTo>
                                  <a:lnTo>
                                    <a:pt x="6616800" y="0"/>
                                  </a:lnTo>
                                  <a:lnTo>
                                    <a:pt x="6616800" y="1"/>
                                  </a:lnTo>
                                  <a:lnTo>
                                    <a:pt x="6412850" y="1"/>
                                  </a:lnTo>
                                  <a:lnTo>
                                    <a:pt x="6343471" y="153463"/>
                                  </a:lnTo>
                                  <a:cubicBezTo>
                                    <a:pt x="6129357" y="659686"/>
                                    <a:pt x="6010956" y="1216249"/>
                                    <a:pt x="6010956" y="1800466"/>
                                  </a:cubicBezTo>
                                  <a:cubicBezTo>
                                    <a:pt x="6010956" y="2311656"/>
                                    <a:pt x="6101607" y="2801673"/>
                                    <a:pt x="6267709" y="3255320"/>
                                  </a:cubicBezTo>
                                  <a:lnTo>
                                    <a:pt x="6314283" y="3373442"/>
                                  </a:lnTo>
                                  <a:lnTo>
                                    <a:pt x="6299132" y="3354162"/>
                                  </a:lnTo>
                                  <a:cubicBezTo>
                                    <a:pt x="5562503" y="2461574"/>
                                    <a:pt x="4447713" y="1892640"/>
                                    <a:pt x="3200041" y="1892640"/>
                                  </a:cubicBezTo>
                                  <a:cubicBezTo>
                                    <a:pt x="1952369" y="1892640"/>
                                    <a:pt x="837579" y="2461574"/>
                                    <a:pt x="100950" y="3354162"/>
                                  </a:cubicBezTo>
                                  <a:lnTo>
                                    <a:pt x="0" y="34826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8CAE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1" anchor="ctr">
                            <a:noAutofit/>
                          </wps:bodyPr>
                        </wps:wsp>
                        <wps:wsp>
                          <wps:cNvPr id="52" name="شكل حر: شكل 2"/>
                          <wps:cNvSpPr/>
                          <wps:spPr>
                            <a:xfrm>
                              <a:off x="5081452" y="89262"/>
                              <a:ext cx="4353970" cy="4314455"/>
                            </a:xfrm>
                            <a:custGeom>
                              <a:avLst/>
                              <a:gdLst>
                                <a:gd name="connsiteX0" fmla="*/ 401894 w 6085794"/>
                                <a:gd name="connsiteY0" fmla="*/ 0 h 6031739"/>
                                <a:gd name="connsiteX1" fmla="*/ 1234684 w 6085794"/>
                                <a:gd name="connsiteY1" fmla="*/ 0 h 6031739"/>
                                <a:gd name="connsiteX2" fmla="*/ 1155403 w 6085794"/>
                                <a:gd name="connsiteY2" fmla="*/ 154794 h 6031739"/>
                                <a:gd name="connsiteX3" fmla="*/ 764209 w 6085794"/>
                                <a:gd name="connsiteY3" fmla="*/ 1874672 h 6031739"/>
                                <a:gd name="connsiteX4" fmla="*/ 4731255 w 6085794"/>
                                <a:gd name="connsiteY4" fmla="*/ 5841718 h 6031739"/>
                                <a:gd name="connsiteX5" fmla="*/ 5910933 w 6085794"/>
                                <a:gd name="connsiteY5" fmla="*/ 5663368 h 6031739"/>
                                <a:gd name="connsiteX6" fmla="*/ 6085794 w 6085794"/>
                                <a:gd name="connsiteY6" fmla="*/ 5604201 h 6031739"/>
                                <a:gd name="connsiteX7" fmla="*/ 6065706 w 6085794"/>
                                <a:gd name="connsiteY7" fmla="*/ 5614490 h 6031739"/>
                                <a:gd name="connsiteX8" fmla="*/ 4231274 w 6085794"/>
                                <a:gd name="connsiteY8" fmla="*/ 6031739 h 6031739"/>
                                <a:gd name="connsiteX9" fmla="*/ 0 w 6085794"/>
                                <a:gd name="connsiteY9" fmla="*/ 1800465 h 6031739"/>
                                <a:gd name="connsiteX10" fmla="*/ 332515 w 6085794"/>
                                <a:gd name="connsiteY10" fmla="*/ 153462 h 603173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085794" h="6031739">
                                  <a:moveTo>
                                    <a:pt x="401894" y="0"/>
                                  </a:moveTo>
                                  <a:lnTo>
                                    <a:pt x="1234684" y="0"/>
                                  </a:lnTo>
                                  <a:lnTo>
                                    <a:pt x="1155403" y="154794"/>
                                  </a:lnTo>
                                  <a:cubicBezTo>
                                    <a:pt x="904702" y="675083"/>
                                    <a:pt x="764209" y="1258471"/>
                                    <a:pt x="764209" y="1874672"/>
                                  </a:cubicBezTo>
                                  <a:cubicBezTo>
                                    <a:pt x="764209" y="4065611"/>
                                    <a:pt x="2540316" y="5841718"/>
                                    <a:pt x="4731255" y="5841718"/>
                                  </a:cubicBezTo>
                                  <a:cubicBezTo>
                                    <a:pt x="5142056" y="5841718"/>
                                    <a:pt x="5538273" y="5779277"/>
                                    <a:pt x="5910933" y="5663368"/>
                                  </a:cubicBezTo>
                                  <a:lnTo>
                                    <a:pt x="6085794" y="5604201"/>
                                  </a:lnTo>
                                  <a:lnTo>
                                    <a:pt x="6065706" y="5614490"/>
                                  </a:lnTo>
                                  <a:cubicBezTo>
                                    <a:pt x="5510763" y="5881889"/>
                                    <a:pt x="4888518" y="6031739"/>
                                    <a:pt x="4231274" y="6031739"/>
                                  </a:cubicBezTo>
                                  <a:cubicBezTo>
                                    <a:pt x="1894406" y="6031739"/>
                                    <a:pt x="0" y="4137333"/>
                                    <a:pt x="0" y="1800465"/>
                                  </a:cubicBezTo>
                                  <a:cubicBezTo>
                                    <a:pt x="0" y="1216248"/>
                                    <a:pt x="118401" y="659685"/>
                                    <a:pt x="332515" y="15346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8CAE4"/>
                            </a:solidFill>
                            <a:ln>
                              <a:solidFill>
                                <a:srgbClr val="48CAE4"/>
                              </a:solidFill>
                            </a:ln>
                            <a:effectLst>
                              <a:outerShdw blurRad="342900" dist="304800" dir="8100000" algn="tl" rotWithShape="0">
                                <a:prstClr val="black">
                                  <a:alpha val="19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1" anchor="ctr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48" name="رسم 409459996" descr="مجموعة من النساء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2C13927-3589-17E7-C98F-E37BF48C0F3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60600" y="400050"/>
                            <a:ext cx="762000" cy="762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9" name="رسم 19" descr="مجموعة من الأشخاص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D526402-E07F-BCF6-4F30-3902D1CEA02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87750" y="838200"/>
                            <a:ext cx="762000" cy="762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" name="رسم 21" descr="عائلة بولد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D7FE8A2-80D0-57DA-C40A-6BCB5661F21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969000" y="915670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B1EF6B4" id="Group 12" o:spid="_x0000_s1026" style="position:absolute;left:0;text-align:left;margin-left:-203.5pt;margin-top:-81.5pt;width:943.2pt;height:849.9pt;z-index:251659264" coordsize="119786,10793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">
                <v:rect id="مستطيل 8" o:spid="_x0000_s1027" style="position:absolute;left:16383;width:75895;height:1078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" fillcolor="#01b3d7" strokecolor="#01b3d7" strokeweight="1pt">
                  <v:textbox>
                    <w:txbxContent>
                      <w:p w14:paraId="6DEB5472" w14:textId="77777777" w:rsidR="00981E8B" w:rsidRDefault="00981E8B" w:rsidP="00981E8B">
                        <w:pPr>
                          <w:rPr>
                            <w:i/>
                            <w:iCs/>
                            <w:lang w:bidi="ar-SY"/>
                          </w:rPr>
                        </w:pPr>
                      </w:p>
                      <w:p w14:paraId="78137965" w14:textId="77777777" w:rsidR="00981E8B" w:rsidRDefault="00981E8B" w:rsidP="00981E8B">
                        <w:pPr>
                          <w:rPr>
                            <w:rtl/>
                          </w:rPr>
                        </w:pPr>
                      </w:p>
                    </w:txbxContent>
                  </v:textbox>
                </v:rect>
                <v:shape id="شكل حر: شكل 36" o:spid="_x0000_s1028" style="position:absolute;left:15430;top:74612;width:69539;height:33325;visibility:visible;mso-wrap-style:square;v-text-anchor:middle" coordsize="5894030,2825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" path="m1634857,c3549042,,5191404,1163816,5892948,2822453r1082,2744l,2825197,,298520,45916,280417c541373,99005,1076553,,1634857,xe" fillcolor="#0397c1" stroked="f" strokeweight="1pt">
                  <v:stroke joinstyle="miter"/>
                  <v:path arrowok="t" o:connecttype="custom" o:connectlocs="1928834,0;6952608,3329243;6953885,3332480;0,3332480;0,352121;54173,330768;1928834,0" o:connectangles="0,0,0,0,0,0,0"/>
                </v:shape>
                <v:shape id="صورة 1934795649" o:spid="_x0000_s1029" type="#_x0000_t75" alt="Wie organisiere ich mein Unternehmen der Zukunft? - Führung im Wandel" style="position:absolute;left:56070;top:63;width:63716;height:42723;visibility:visible;mso-wrap-style:square" coordsize="6210813,4164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" path="m329881,l6210813,r,3507048l3658844,4060124r133777,-57766l3806991,3995000r-125093,42315c3415302,4120212,3131853,4164869,2837972,4164869,1270603,4164869,,2894618,,1327683,,886983,100507,469751,279855,97646l329881,xe">
                  <v:imagedata r:id="rId16" o:title="Wie organisiere ich mein Unternehmen der Zukunft? - Führung im Wandel" croptop="1933f" cropbottom="8885f" cropleft="11156f"/>
                  <v:formulas/>
                  <v:path o:extrusionok="t" o:connecttype="custom" o:connectlocs="338421,0;6371590,0;6371590,3597494;3753559,4164834;3890799,4105578;3905541,4098030;3777210,4141436;2911438,4272280;0,1361924;287100,100164;338421,0" o:connectangles="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6" o:spid="_x0000_s1030" type="#_x0000_t202" style="position:absolute;left:28321;top:83820;width:22294;height:13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" filled="f" stroked="f">
                  <v:textbox style="mso-fit-shape-to-text:t">
                    <w:txbxContent>
                      <w:p w14:paraId="0E40D2E4" w14:textId="36BF6D9E" w:rsidR="00981E8B" w:rsidRDefault="00981E8B" w:rsidP="00981E8B">
                        <w:pPr>
                          <w:pBdr>
                            <w:top w:val="thinThickSmallGap" w:sz="24" w:space="1" w:color="0D0D0D" w:themeColor="text1" w:themeTint="F2"/>
                          </w:pBdr>
                          <w:bidi w:val="0"/>
                          <w:jc w:val="center"/>
                          <w:rPr>
                            <w:rFonts w:ascii="Adobe Arabic" w:hAnsi="Adobe Arabic" w:cs="Adobe Arabic"/>
                            <w:color w:val="FFFFFF" w:themeColor="background1"/>
                            <w:sz w:val="22"/>
                            <w:szCs w:val="22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color w:val="FFFFFF" w:themeColor="background1"/>
                            <w:kern w:val="24"/>
                            <w:sz w:val="72"/>
                            <w:szCs w:val="72"/>
                            <w:rtl/>
                            <w:lang w:bidi="ar-EG"/>
                          </w:rPr>
                          <w:t>الاختبار القبلي والبعدي</w:t>
                        </w:r>
                      </w:p>
                    </w:txbxContent>
                  </v:textbox>
                </v:shape>
                <v:shape id="مربع نص 6" o:spid="_x0000_s1031" type="#_x0000_t202" style="position:absolute;left:27495;top:48641;width:47523;height:7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<v:textbox style="mso-fit-shape-to-text:t">
                    <w:txbxContent>
                      <w:p w14:paraId="2D4C441E" w14:textId="77777777" w:rsidR="00981E8B" w:rsidRDefault="00981E8B" w:rsidP="00981E8B">
                        <w:pPr>
                          <w:pStyle w:val="NormalWeb"/>
                          <w:pBdr>
                            <w:top w:val="thinThickSmallGap" w:sz="24" w:space="1" w:color="0D0D0D" w:themeColor="text1" w:themeTint="F2"/>
                          </w:pBdr>
                          <w:bidi/>
                          <w:spacing w:before="0" w:beforeAutospacing="0" w:after="0" w:afterAutospacing="0"/>
                          <w:jc w:val="center"/>
                          <w:rPr>
                            <w:rFonts w:ascii="Sakkal Majalla" w:hAnsi="Sakkal Majalla" w:cs="Sakkal Majalla"/>
                            <w:color w:val="FFFFFF" w:themeColor="background1"/>
                            <w:sz w:val="280"/>
                            <w:szCs w:val="280"/>
                          </w:rPr>
                        </w:pPr>
                        <w:r>
                          <w:rPr>
                            <w:rFonts w:ascii="Sakkal Majalla" w:hAnsi="Sakkal Majalla" w:cs="Sakkal Majalla"/>
                            <w:color w:val="FFFFFF" w:themeColor="background1"/>
                            <w:sz w:val="72"/>
                            <w:szCs w:val="72"/>
                            <w:rtl/>
                          </w:rPr>
                          <w:t>إدارة الحشود "الجماهير"</w:t>
                        </w:r>
                      </w:p>
                    </w:txbxContent>
                  </v:textbox>
                </v:shape>
                <v:group id="مجموعة 787049529" o:spid="_x0000_s1032" style="position:absolute;top:762;width:94348;height:43268" coordorigin=",762" coordsize="94354,43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شكل حر: شكل 35" o:spid="_x0000_s1033" style="position:absolute;top:762;width:53819;height:28320;visibility:visible;mso-wrap-style:square;v-text-anchor:middle" coordsize="6616800,3482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" path="m,l6616800,r,1l6412850,1r-69379,153462c6129357,659686,6010956,1216249,6010956,1800466v,511190,90651,1001207,256753,1454854l6314283,3373442r-15151,-19280c5562503,2461574,4447713,1892640,3200041,1892640v-1247672,,-2362462,568934,-3099091,1461522l,3482623,,xe" fillcolor="#48cae4" stroked="f" strokeweight="1pt">
                    <v:stroke joinstyle="miter"/>
                    <v:path arrowok="t" o:connecttype="custom" o:connectlocs="0,0;5381974,0;5381974,1;5216085,1;5159654,124796;4889192,1464135;5098030,2647220;5135913,2743276;5123589,2727598;2602850,1539091;82111,2727598;0,2832062" o:connectangles="0,0,0,0,0,0,0,0,0,0,0,0"/>
                  </v:shape>
                  <v:shape id="شكل حر: شكل 2" o:spid="_x0000_s1034" style="position:absolute;left:50814;top:892;width:43540;height:43145;visibility:visible;mso-wrap-style:square;v-text-anchor:middle" coordsize="6085794,6031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" path="m401894,r832790,l1155403,154794c904702,675083,764209,1258471,764209,1874672v,2190939,1776107,3967046,3967046,3967046c5142056,5841718,5538273,5779277,5910933,5663368r174861,-59167l6065706,5614490v-554943,267399,-1177188,417249,-1834432,417249c1894406,6031739,,4137333,,1800465,,1216248,118401,659685,332515,153462l401894,xe" fillcolor="#48cae4" strokecolor="#48cae4" strokeweight="1pt">
                    <v:stroke joinstyle="miter"/>
                    <v:shadow on="t" color="black" opacity="12451f" origin="-.5,-.5" offset="-5.98683mm,5.98683mm"/>
                    <v:path arrowok="t" o:connecttype="custom" o:connectlocs="287528,0;883332,0;826612,110723;546739,1340938;3384890,4178534;4228869,4050962;4353970,4008640;4339598,4016000;3027188,4314455;0,1287858;237892,109770" o:connectangles="0,0,0,0,0,0,0,0,0,0,0"/>
                  </v:shape>
                </v:group>
                <v:shape id="رسم 409459996" o:spid="_x0000_s1035" type="#_x0000_t75" alt="مجموعة من النساء" style="position:absolute;left:22606;top:4000;width:7620;height:7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">
                  <v:imagedata r:id="rId17" o:title="مجموعة من النساء"/>
                </v:shape>
                <v:shape id="رسم 19" o:spid="_x0000_s1036" type="#_x0000_t75" alt="مجموعة من الأشخاص" style="position:absolute;left:35877;top:8382;width:7620;height:7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">
                  <v:imagedata r:id="rId18" o:title="مجموعة من الأشخاص"/>
                </v:shape>
                <v:shape id="رسم 21" o:spid="_x0000_s1037" type="#_x0000_t75" alt="عائلة بولد" style="position:absolute;left:59690;top:91567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">
                  <v:imagedata r:id="rId19" o:title="عائلة بولد"/>
                </v:shape>
              </v:group>
            </w:pict>
          </mc:Fallback>
        </mc:AlternateContent>
      </w:r>
    </w:p>
    <w:p w:rsidR="00404549" w:rsidRDefault="00404549"/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A657A0">
      <w:pPr>
        <w:tabs>
          <w:tab w:val="left" w:pos="3171"/>
        </w:tabs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786344" w:rsidRDefault="00645631" w:rsidP="00786344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14:glow w14:rad="228600">
            <w14:srgbClr w14:val="1464F4">
              <w14:alpha w14:val="60000"/>
            </w14:srgbClr>
          </w14:glow>
        </w:rPr>
      </w:pPr>
      <w:r>
        <w:rPr>
          <w:rtl/>
        </w:rPr>
        <w:br w:type="page"/>
      </w:r>
      <w:r w:rsidR="00786344"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lastRenderedPageBreak/>
        <w:t>الاختبار القبلي</w:t>
      </w:r>
    </w:p>
    <w:p w:rsidR="00786344" w:rsidRDefault="00E77813" w:rsidP="00786344">
      <w:pPr>
        <w:numPr>
          <w:ilvl w:val="0"/>
          <w:numId w:val="35"/>
        </w:numPr>
        <w:spacing w:line="254" w:lineRule="auto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20" w:history="1">
        <w:r w:rsidR="00786344" w:rsidRPr="00E7781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E77813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E7781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737"/>
        <w:gridCol w:w="992"/>
        <w:gridCol w:w="737"/>
        <w:gridCol w:w="992"/>
        <w:gridCol w:w="6009"/>
      </w:tblGrid>
      <w:tr w:rsidR="00786344" w:rsidTr="00C91B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auto"/>
                <w:sz w:val="40"/>
                <w:szCs w:val="40"/>
                <w:rtl/>
                <w:lang w:bidi="ar-SY"/>
              </w:rPr>
            </w:pPr>
            <w:r>
              <w:rPr>
                <w:rFonts w:cs="Times New Roman"/>
                <w:noProof/>
                <w:color w:val="auto"/>
                <w:szCs w:val="32"/>
              </w:rPr>
              <mc:AlternateContent>
                <mc:Choice Requires="wps">
                  <w:drawing>
                    <wp:inline distT="0" distB="0" distL="0" distR="0" wp14:anchorId="4F640F50" wp14:editId="4CAC488D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FEF7F5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DrcLwm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86836EC" wp14:editId="210FAC37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21B919F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CXJ02b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B71975" w:rsidRDefault="00305EC3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يمكن لأي شخص أن يدير الحشود والجماهير بدون الحاجة إلى تدريب مسبق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</w:rPr>
              <w:t>.</w:t>
            </w:r>
          </w:p>
        </w:tc>
      </w:tr>
      <w:tr w:rsidR="00786344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14E8176" wp14:editId="6BC970A5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DC931D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AR0bj/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9F34F9F" wp14:editId="76424CF7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8E2B5D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EOm5tz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86344" w:rsidRPr="00B71975" w:rsidRDefault="00305EC3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إذا شعر المسؤول بالضغط في التعامل مع الحشود والجماهير، فإنه يجب عليه التحدث بصوت عالٍ لإظهار سيطرته</w:t>
            </w:r>
            <w:r w:rsidR="00786344"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786344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88FA780" wp14:editId="6A19B86F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99EF6C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DxDKgD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7C5597B" wp14:editId="6906B7BF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29C4AB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B8Q6ZC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86344" w:rsidRPr="00B71975" w:rsidRDefault="00305EC3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الأحداث الرياضية هي الحدث الوحيد الذي يتطلب إدارة الحشود والجماهير</w:t>
            </w:r>
            <w:r w:rsidR="00045076"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1C4022A" wp14:editId="1793CEB1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482DB16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MeIt7j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C6D1014" wp14:editId="1F0E9673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F931D6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ApcuvD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86344" w:rsidRPr="00B71975" w:rsidRDefault="00305EC3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الاتصال الجيد والتواصل الفعال مع الحشود والجماهير يعد من العوامل الرئيسية في إدارتها بشكل فعال</w:t>
            </w:r>
            <w:r w:rsid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DAE82B0" wp14:editId="7AD8434B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D9D360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CvhB6n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59A9EA3" wp14:editId="27C4BFF0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2359BE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Uv+RBD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86344" w:rsidRPr="00B71975" w:rsidRDefault="00305EC3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يجب على المسؤول الاستعداد لأي طارئ والتفكير بالحلول المناسبة لتفادي الأخطار والمخاطر</w:t>
            </w:r>
            <w:r w:rsidR="00045076" w:rsidRPr="00045076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786344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204232B" wp14:editId="33C5FF50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FB63D9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BNBuIz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DE07FF8" wp14:editId="389A3A1D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29898A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B09PKf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86344" w:rsidRPr="00B71975" w:rsidRDefault="00305EC3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يمكن للتدريب والتحضير المسبق أن يساعد في تقليل خطر الاضطرابات والحوادث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786344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FB44F64" wp14:editId="1356758A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D52FFB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BTtNfaPQIAAFc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6E7EA2C" wp14:editId="3A0F9F48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ED1336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786344" w:rsidRPr="002D5FBB" w:rsidRDefault="00305EC3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السيطرة الكاملة على الحشود والجماهير تعتمد على الرقابة المرئية والمسموعة فقط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9367F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49367F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45E6C65" wp14:editId="35710D00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CBCD74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CPY+IaPQIAAFc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D0C7637" wp14:editId="7220052D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AAFEF6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B2yvhBPQIAAFc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49367F" w:rsidRPr="0049367F" w:rsidRDefault="00305EC3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يمكن الحد من الاضطرابات والحوادث من خلال تحليل سلوك الحشود والجماهير</w:t>
            </w:r>
            <w:r w:rsidR="0049367F" w:rsidRPr="0049367F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9367F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49367F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51739073" wp14:editId="5979646B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421843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10E3224" wp14:editId="38A65DAE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EDCB27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49367F" w:rsidRPr="0049367F" w:rsidRDefault="00305EC3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يمكن استخدام الإشارات اليدوية والمرئية لتوجيه الحشود والجماهير بشكل فعال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9367F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49367F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164A471" wp14:editId="6D0560C9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EAA712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25EE1C7" wp14:editId="0D08525B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A394DE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49367F" w:rsidRPr="0049367F" w:rsidRDefault="00305EC3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يجب على المسؤول الركز على العوامل السلبية والتركيز على الأخطار فقط لتجنب الحوادث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</w:tbl>
    <w:p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:rsidR="00786344" w:rsidRDefault="00E77813" w:rsidP="00786344">
      <w:pPr>
        <w:keepNext/>
        <w:numPr>
          <w:ilvl w:val="0"/>
          <w:numId w:val="35"/>
        </w:numPr>
        <w:spacing w:line="254" w:lineRule="auto"/>
        <w:ind w:left="0" w:hanging="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21" w:history="1">
        <w:r w:rsidR="00786344" w:rsidRPr="00E7781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thinThickSmallGap" w:sz="24" w:space="0" w:color="0070C0"/>
          <w:left w:val="thickThinSmallGap" w:sz="24" w:space="0" w:color="0070C0"/>
          <w:bottom w:val="thinThickSmallGap" w:sz="24" w:space="0" w:color="0070C0"/>
          <w:right w:val="thinThickSmallGap" w:sz="24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786344" w:rsidTr="00305EC3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Pr="00305EC3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1-</w:t>
            </w:r>
            <w:r w:rsidR="00BF1703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305EC3"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السلوكيات التي يمكن أن تؤدي إلى الاضطرابات والحوادث؟</w:t>
            </w:r>
          </w:p>
        </w:tc>
      </w:tr>
      <w:tr w:rsidR="00786344" w:rsidTr="00305EC3">
        <w:trPr>
          <w:jc w:val="center"/>
        </w:trPr>
        <w:tc>
          <w:tcPr>
            <w:tcW w:w="1220" w:type="pct"/>
            <w:vAlign w:val="center"/>
          </w:tcPr>
          <w:p w:rsidR="00786344" w:rsidRDefault="00305EC3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305EC3">
              <w:rPr>
                <w:rFonts w:ascii="Sakkal Majalla" w:hAnsi="Sakkal Majalla"/>
                <w:sz w:val="34"/>
                <w:rtl/>
              </w:rPr>
              <w:t>السلوك الهادئ والمنظم</w:t>
            </w:r>
          </w:p>
        </w:tc>
        <w:tc>
          <w:tcPr>
            <w:tcW w:w="1215" w:type="pct"/>
            <w:vAlign w:val="center"/>
          </w:tcPr>
          <w:p w:rsidR="00786344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الخطير وغير المتحكم به</w:t>
            </w:r>
          </w:p>
        </w:tc>
        <w:tc>
          <w:tcPr>
            <w:tcW w:w="1350" w:type="pct"/>
            <w:vAlign w:val="center"/>
          </w:tcPr>
          <w:p w:rsidR="00786344" w:rsidRDefault="00305EC3" w:rsidP="00C91B5F">
            <w:pPr>
              <w:jc w:val="center"/>
              <w:rPr>
                <w:rFonts w:ascii="Sakkal Majalla" w:hAnsi="Sakkal Majalla"/>
                <w:color w:val="FF0000"/>
                <w:sz w:val="34"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الصحيح والمتحكم به</w:t>
            </w:r>
          </w:p>
        </w:tc>
        <w:tc>
          <w:tcPr>
            <w:tcW w:w="1215" w:type="pct"/>
            <w:vAlign w:val="center"/>
          </w:tcPr>
          <w:p w:rsidR="00786344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اللطيف وغير المتحكم به</w:t>
            </w:r>
          </w:p>
        </w:tc>
      </w:tr>
      <w:tr w:rsidR="00786344" w:rsidTr="00305EC3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Pr="00305EC3" w:rsidRDefault="00581339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2-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BF1703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305EC3"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إحدى الطرق التي يمكن استخدامها لتوجيه الحشود والجماهير بشكل فعال؟</w:t>
            </w:r>
          </w:p>
        </w:tc>
      </w:tr>
      <w:tr w:rsidR="00786344" w:rsidTr="00305EC3">
        <w:trPr>
          <w:jc w:val="center"/>
        </w:trPr>
        <w:tc>
          <w:tcPr>
            <w:tcW w:w="1220" w:type="pct"/>
            <w:vAlign w:val="center"/>
          </w:tcPr>
          <w:p w:rsidR="00786344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الإشارات اليدوية والمرئية</w:t>
            </w:r>
          </w:p>
        </w:tc>
        <w:tc>
          <w:tcPr>
            <w:tcW w:w="1215" w:type="pct"/>
            <w:vAlign w:val="center"/>
          </w:tcPr>
          <w:p w:rsidR="00786344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الضرب والصراخ</w:t>
            </w:r>
          </w:p>
        </w:tc>
        <w:tc>
          <w:tcPr>
            <w:tcW w:w="1350" w:type="pct"/>
            <w:vAlign w:val="center"/>
          </w:tcPr>
          <w:p w:rsidR="00786344" w:rsidRDefault="00305EC3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تجاهل الحشود والجماهير</w:t>
            </w:r>
          </w:p>
        </w:tc>
        <w:tc>
          <w:tcPr>
            <w:tcW w:w="1215" w:type="pct"/>
            <w:vAlign w:val="center"/>
          </w:tcPr>
          <w:p w:rsidR="00786344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الهروب</w:t>
            </w:r>
          </w:p>
        </w:tc>
      </w:tr>
      <w:tr w:rsidR="00786344" w:rsidTr="00305EC3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3-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305EC3"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إحدى العوامل التي تؤثر في سلوك الحشود والجماهير؟</w:t>
            </w:r>
          </w:p>
        </w:tc>
      </w:tr>
      <w:tr w:rsidR="00786344" w:rsidTr="00305EC3">
        <w:trPr>
          <w:jc w:val="center"/>
        </w:trPr>
        <w:tc>
          <w:tcPr>
            <w:tcW w:w="1220" w:type="pct"/>
            <w:vAlign w:val="center"/>
          </w:tcPr>
          <w:p w:rsidR="00786344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الطقس</w:t>
            </w:r>
          </w:p>
        </w:tc>
        <w:tc>
          <w:tcPr>
            <w:tcW w:w="1215" w:type="pct"/>
            <w:vAlign w:val="center"/>
          </w:tcPr>
          <w:p w:rsidR="00786344" w:rsidRPr="00A33EA3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اللغة</w:t>
            </w:r>
          </w:p>
        </w:tc>
        <w:tc>
          <w:tcPr>
            <w:tcW w:w="1350" w:type="pct"/>
            <w:vAlign w:val="center"/>
          </w:tcPr>
          <w:p w:rsidR="00786344" w:rsidRDefault="00305EC3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العمر</w:t>
            </w:r>
          </w:p>
        </w:tc>
        <w:tc>
          <w:tcPr>
            <w:tcW w:w="1215" w:type="pct"/>
            <w:vAlign w:val="center"/>
          </w:tcPr>
          <w:p w:rsidR="00786344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الجنس</w:t>
            </w:r>
          </w:p>
        </w:tc>
      </w:tr>
      <w:tr w:rsidR="00786344" w:rsidTr="00305EC3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A33EA3" w:rsidRDefault="00581339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4-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305EC3"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الدور الذي يمكن أن يلعبه التدريب والتحضير المسبق في إدارة الحشود والجماهير؟</w:t>
            </w:r>
          </w:p>
        </w:tc>
      </w:tr>
      <w:tr w:rsidR="00786344" w:rsidTr="00305EC3">
        <w:trPr>
          <w:jc w:val="center"/>
        </w:trPr>
        <w:tc>
          <w:tcPr>
            <w:tcW w:w="1220" w:type="pct"/>
            <w:vAlign w:val="center"/>
          </w:tcPr>
          <w:p w:rsidR="00786344" w:rsidRPr="00A33EA3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تحديد العوامل التي تؤثر في سلوك الحشود والجماهير</w:t>
            </w:r>
          </w:p>
        </w:tc>
        <w:tc>
          <w:tcPr>
            <w:tcW w:w="1215" w:type="pct"/>
            <w:vAlign w:val="center"/>
          </w:tcPr>
          <w:p w:rsidR="00786344" w:rsidRPr="00A33EA3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توفير المهارات اللازمة لتحليل سلوك الحشود والجماهير</w:t>
            </w:r>
          </w:p>
        </w:tc>
        <w:tc>
          <w:tcPr>
            <w:tcW w:w="1350" w:type="pct"/>
            <w:vAlign w:val="center"/>
          </w:tcPr>
          <w:p w:rsidR="00786344" w:rsidRPr="00A33EA3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تقليل خطر الاضطرابات والحوادث</w:t>
            </w:r>
          </w:p>
        </w:tc>
        <w:tc>
          <w:tcPr>
            <w:tcW w:w="1215" w:type="pct"/>
            <w:vAlign w:val="center"/>
          </w:tcPr>
          <w:p w:rsidR="00786344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تحديد السلوكيات الخاطئة للحشود والجماهير</w:t>
            </w:r>
          </w:p>
        </w:tc>
      </w:tr>
      <w:tr w:rsidR="00786344" w:rsidTr="00305EC3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A33EA3" w:rsidRDefault="00581339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5-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305EC3"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الأداة الأكثر فعالية لإدارة الحشود والجماهير؟</w:t>
            </w:r>
          </w:p>
        </w:tc>
      </w:tr>
      <w:tr w:rsidR="00786344" w:rsidTr="00305EC3">
        <w:trPr>
          <w:jc w:val="center"/>
        </w:trPr>
        <w:tc>
          <w:tcPr>
            <w:tcW w:w="1220" w:type="pct"/>
            <w:vAlign w:val="center"/>
          </w:tcPr>
          <w:p w:rsidR="00786344" w:rsidRPr="00A33EA3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القضبان الحديدية</w:t>
            </w:r>
          </w:p>
        </w:tc>
        <w:tc>
          <w:tcPr>
            <w:tcW w:w="1215" w:type="pct"/>
            <w:vAlign w:val="center"/>
          </w:tcPr>
          <w:p w:rsidR="00786344" w:rsidRPr="00A33EA3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الأسلاك الشائكة</w:t>
            </w:r>
          </w:p>
        </w:tc>
        <w:tc>
          <w:tcPr>
            <w:tcW w:w="1350" w:type="pct"/>
            <w:vAlign w:val="center"/>
          </w:tcPr>
          <w:p w:rsidR="00786344" w:rsidRPr="00A33EA3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الإشارات اليدوية والمرئية</w:t>
            </w:r>
          </w:p>
        </w:tc>
        <w:tc>
          <w:tcPr>
            <w:tcW w:w="1215" w:type="pct"/>
            <w:vAlign w:val="center"/>
          </w:tcPr>
          <w:p w:rsidR="00786344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الأسلحة النارية</w:t>
            </w:r>
          </w:p>
        </w:tc>
      </w:tr>
      <w:tr w:rsidR="00786344" w:rsidTr="00305EC3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A33EA3" w:rsidRDefault="00DC7EB7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6-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BF1703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305EC3"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السلوك الذي يساعد على تقليل خطر الاضطرابات والحوادث؟</w:t>
            </w:r>
          </w:p>
        </w:tc>
      </w:tr>
      <w:tr w:rsidR="00786344" w:rsidTr="00305EC3">
        <w:trPr>
          <w:jc w:val="center"/>
        </w:trPr>
        <w:tc>
          <w:tcPr>
            <w:tcW w:w="1220" w:type="pct"/>
            <w:vAlign w:val="center"/>
          </w:tcPr>
          <w:p w:rsidR="00786344" w:rsidRPr="00A33EA3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الهادئ والمنظم</w:t>
            </w:r>
          </w:p>
        </w:tc>
        <w:tc>
          <w:tcPr>
            <w:tcW w:w="1215" w:type="pct"/>
            <w:vAlign w:val="center"/>
          </w:tcPr>
          <w:p w:rsidR="00786344" w:rsidRPr="00A33EA3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العدواني والعنيف</w:t>
            </w:r>
          </w:p>
        </w:tc>
        <w:tc>
          <w:tcPr>
            <w:tcW w:w="1350" w:type="pct"/>
            <w:vAlign w:val="center"/>
          </w:tcPr>
          <w:p w:rsidR="00786344" w:rsidRPr="00A33EA3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اللطيف والمتحكم به</w:t>
            </w:r>
          </w:p>
        </w:tc>
        <w:tc>
          <w:tcPr>
            <w:tcW w:w="1215" w:type="pct"/>
            <w:vAlign w:val="center"/>
          </w:tcPr>
          <w:p w:rsidR="00786344" w:rsidRPr="00A33EA3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الغير متحكم به والعشوائي</w:t>
            </w:r>
          </w:p>
        </w:tc>
      </w:tr>
      <w:tr w:rsidR="00786344" w:rsidTr="00305EC3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A33EA3" w:rsidRDefault="00DC7EB7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7-</w:t>
            </w:r>
            <w:r w:rsidR="00BF1703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305EC3"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الخطوة الأولى التي يجب اتخاذها عند التعامل مع الحشود والجماهير؟</w:t>
            </w:r>
          </w:p>
        </w:tc>
      </w:tr>
      <w:tr w:rsidR="00786344" w:rsidTr="00305EC3">
        <w:trPr>
          <w:jc w:val="center"/>
        </w:trPr>
        <w:tc>
          <w:tcPr>
            <w:tcW w:w="1220" w:type="pct"/>
            <w:vAlign w:val="center"/>
          </w:tcPr>
          <w:p w:rsidR="00786344" w:rsidRPr="00A33EA3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الاتصال بالشرطة</w:t>
            </w:r>
          </w:p>
        </w:tc>
        <w:tc>
          <w:tcPr>
            <w:tcW w:w="1215" w:type="pct"/>
            <w:vAlign w:val="center"/>
          </w:tcPr>
          <w:p w:rsidR="00786344" w:rsidRPr="009C13B5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تقييم الوضع وتحليل الأوضاع المحيطة</w:t>
            </w:r>
          </w:p>
        </w:tc>
        <w:tc>
          <w:tcPr>
            <w:tcW w:w="1350" w:type="pct"/>
            <w:vAlign w:val="center"/>
          </w:tcPr>
          <w:p w:rsidR="00786344" w:rsidRPr="009C13B5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الصراخ والتهديد بالعنف</w:t>
            </w:r>
          </w:p>
        </w:tc>
        <w:tc>
          <w:tcPr>
            <w:tcW w:w="1215" w:type="pct"/>
            <w:vAlign w:val="center"/>
          </w:tcPr>
          <w:p w:rsidR="00786344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تجاهل الحشود والجماهير</w:t>
            </w:r>
          </w:p>
        </w:tc>
      </w:tr>
      <w:tr w:rsidR="00DC7EB7" w:rsidTr="00305EC3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DC7EB7" w:rsidRDefault="00DC7EB7" w:rsidP="00305EC3">
            <w:pPr>
              <w:keepNext/>
              <w:jc w:val="left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lastRenderedPageBreak/>
              <w:t>8-</w:t>
            </w:r>
            <w:r w:rsidR="00305EC3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305EC3"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إحدى الفوائد الرئيسية للتدريب المسبق في إدارة الحشود والجماهير؟</w:t>
            </w:r>
          </w:p>
        </w:tc>
      </w:tr>
      <w:tr w:rsidR="00DC7EB7" w:rsidTr="00305EC3">
        <w:trPr>
          <w:jc w:val="center"/>
        </w:trPr>
        <w:tc>
          <w:tcPr>
            <w:tcW w:w="1220" w:type="pct"/>
            <w:vAlign w:val="center"/>
          </w:tcPr>
          <w:p w:rsidR="00DC7EB7" w:rsidRDefault="00305EC3" w:rsidP="00305EC3">
            <w:pPr>
              <w:keepNext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تحديد العوامل التي تؤثر في سلوك الحشود والجماهير</w:t>
            </w:r>
          </w:p>
        </w:tc>
        <w:tc>
          <w:tcPr>
            <w:tcW w:w="1215" w:type="pct"/>
            <w:vAlign w:val="center"/>
          </w:tcPr>
          <w:p w:rsidR="00DC7EB7" w:rsidRPr="00305EC3" w:rsidRDefault="00305EC3" w:rsidP="00305EC3">
            <w:pPr>
              <w:jc w:val="center"/>
              <w:rPr>
                <w:sz w:val="34"/>
                <w:rtl/>
              </w:rPr>
            </w:pPr>
            <w:r w:rsidRPr="00305EC3">
              <w:rPr>
                <w:sz w:val="34"/>
                <w:rtl/>
              </w:rPr>
              <w:t>توفير المهارات اللازمة لتحليل سلوك الحشود والجماهير</w:t>
            </w:r>
          </w:p>
        </w:tc>
        <w:tc>
          <w:tcPr>
            <w:tcW w:w="1350" w:type="pct"/>
            <w:vAlign w:val="center"/>
          </w:tcPr>
          <w:p w:rsidR="00DC7EB7" w:rsidRPr="00305EC3" w:rsidRDefault="00305EC3" w:rsidP="00305EC3">
            <w:pPr>
              <w:jc w:val="center"/>
              <w:rPr>
                <w:sz w:val="34"/>
                <w:rtl/>
              </w:rPr>
            </w:pPr>
            <w:r w:rsidRPr="00305EC3">
              <w:rPr>
                <w:sz w:val="34"/>
                <w:rtl/>
              </w:rPr>
              <w:t>تقليل خطر الاضطرابات والحوادث</w:t>
            </w:r>
          </w:p>
        </w:tc>
        <w:tc>
          <w:tcPr>
            <w:tcW w:w="1215" w:type="pct"/>
            <w:vAlign w:val="center"/>
          </w:tcPr>
          <w:p w:rsidR="00DC7EB7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تحديد السلوكيات الخاطئة للحشود والجماهير</w:t>
            </w:r>
          </w:p>
        </w:tc>
      </w:tr>
      <w:tr w:rsidR="00DC7EB7" w:rsidTr="00305EC3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DC7EB7" w:rsidRDefault="00DC7EB7" w:rsidP="00DC7EB7">
            <w:pPr>
              <w:jc w:val="left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9-</w:t>
            </w:r>
            <w:r w:rsidR="00305EC3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305EC3"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الأمر الذي ينبغي عمله في حالة حدوث اضطرابات أو حوادث خلال التعامل مع الحشود والجماهير؟</w:t>
            </w:r>
          </w:p>
        </w:tc>
      </w:tr>
      <w:tr w:rsidR="00DC7EB7" w:rsidTr="00305EC3">
        <w:trPr>
          <w:jc w:val="center"/>
        </w:trPr>
        <w:tc>
          <w:tcPr>
            <w:tcW w:w="1220" w:type="pct"/>
            <w:vAlign w:val="center"/>
          </w:tcPr>
          <w:p w:rsidR="00DC7EB7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الانسحاب والفرار من موقع الحادث</w:t>
            </w:r>
          </w:p>
        </w:tc>
        <w:tc>
          <w:tcPr>
            <w:tcW w:w="1215" w:type="pct"/>
            <w:vAlign w:val="center"/>
          </w:tcPr>
          <w:p w:rsidR="00DC7EB7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الاتصال بالطوارئ والشرطة والإبلاغ عن الحادث</w:t>
            </w:r>
          </w:p>
        </w:tc>
        <w:tc>
          <w:tcPr>
            <w:tcW w:w="1350" w:type="pct"/>
            <w:vAlign w:val="center"/>
          </w:tcPr>
          <w:p w:rsidR="00DC7EB7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تحديد الأشخاص المسؤولين عن الحادث ومحاسبتهم</w:t>
            </w:r>
          </w:p>
        </w:tc>
        <w:tc>
          <w:tcPr>
            <w:tcW w:w="1215" w:type="pct"/>
            <w:vAlign w:val="center"/>
          </w:tcPr>
          <w:p w:rsidR="00DC7EB7" w:rsidRDefault="00305EC3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استخدام العنف والقوة لإعادة النظام</w:t>
            </w:r>
          </w:p>
        </w:tc>
      </w:tr>
      <w:tr w:rsidR="00DC7EB7" w:rsidTr="00305EC3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DC7EB7" w:rsidRPr="00DC7EB7" w:rsidRDefault="00DC7EB7" w:rsidP="00DC7EB7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10-</w:t>
            </w:r>
            <w:r w:rsidR="00BF1703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305EC3"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الدور الذي يمكن أن يلعبه التواصل الفعال في إدارة الحشود والجماهير؟</w:t>
            </w:r>
          </w:p>
        </w:tc>
      </w:tr>
      <w:tr w:rsidR="00DC7EB7" w:rsidTr="00305EC3">
        <w:trPr>
          <w:jc w:val="center"/>
        </w:trPr>
        <w:tc>
          <w:tcPr>
            <w:tcW w:w="1220" w:type="pct"/>
            <w:vAlign w:val="center"/>
          </w:tcPr>
          <w:p w:rsidR="00DC7EB7" w:rsidRPr="00DC7EB7" w:rsidRDefault="00305EC3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305EC3">
              <w:rPr>
                <w:rFonts w:ascii="Sakkal Majalla" w:hAnsi="Sakkal Majalla"/>
                <w:sz w:val="34"/>
                <w:rtl/>
              </w:rPr>
              <w:t>تحديد السلوكيات الخاطئة للحشود والجماهير</w:t>
            </w:r>
          </w:p>
        </w:tc>
        <w:tc>
          <w:tcPr>
            <w:tcW w:w="1215" w:type="pct"/>
            <w:vAlign w:val="center"/>
          </w:tcPr>
          <w:p w:rsidR="00DC7EB7" w:rsidRPr="00DC7EB7" w:rsidRDefault="00305EC3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305EC3">
              <w:rPr>
                <w:rFonts w:ascii="Sakkal Majalla" w:hAnsi="Sakkal Majalla"/>
                <w:sz w:val="34"/>
                <w:rtl/>
              </w:rPr>
              <w:t>توجيه وتحويل تركيز الحشود والجماهير بطريقة فعالة</w:t>
            </w:r>
          </w:p>
        </w:tc>
        <w:tc>
          <w:tcPr>
            <w:tcW w:w="1350" w:type="pct"/>
            <w:vAlign w:val="center"/>
          </w:tcPr>
          <w:p w:rsidR="00DC7EB7" w:rsidRPr="00DC7EB7" w:rsidRDefault="00305EC3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305EC3">
              <w:rPr>
                <w:rFonts w:ascii="Sakkal Majalla" w:hAnsi="Sakkal Majalla"/>
                <w:sz w:val="34"/>
                <w:rtl/>
              </w:rPr>
              <w:t>تحديد الأشخاص المسؤولين عن الحادث ومحاسبتهم</w:t>
            </w:r>
          </w:p>
        </w:tc>
        <w:tc>
          <w:tcPr>
            <w:tcW w:w="1215" w:type="pct"/>
            <w:vAlign w:val="center"/>
          </w:tcPr>
          <w:p w:rsidR="00DC7EB7" w:rsidRPr="00DC7EB7" w:rsidRDefault="00305EC3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305EC3">
              <w:rPr>
                <w:rFonts w:ascii="Sakkal Majalla" w:hAnsi="Sakkal Majalla"/>
                <w:sz w:val="34"/>
                <w:rtl/>
              </w:rPr>
              <w:t>الاتصال بالشرطة وطلب المساعدة</w:t>
            </w:r>
          </w:p>
        </w:tc>
      </w:tr>
    </w:tbl>
    <w:p w:rsidR="00464AA2" w:rsidRDefault="00464AA2" w:rsidP="00645631">
      <w:pPr>
        <w:bidi w:val="0"/>
        <w:spacing w:after="160" w:line="259" w:lineRule="auto"/>
        <w:jc w:val="left"/>
      </w:pPr>
    </w:p>
    <w:p w:rsidR="004041D2" w:rsidRDefault="004041D2">
      <w:pPr>
        <w:bidi w:val="0"/>
        <w:spacing w:after="160" w:line="259" w:lineRule="auto"/>
        <w:jc w:val="left"/>
      </w:pPr>
      <w:r>
        <w:br w:type="page"/>
      </w:r>
    </w:p>
    <w:p w:rsidR="004041D2" w:rsidRDefault="004041D2" w:rsidP="004041D2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14:glow w14:rad="228600">
            <w14:srgbClr w14:val="1464F4">
              <w14:alpha w14:val="60000"/>
            </w14:srgbClr>
          </w14:glow>
        </w:rPr>
      </w:pPr>
      <w:r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lastRenderedPageBreak/>
        <w:t xml:space="preserve">الاختبار </w:t>
      </w:r>
      <w:r>
        <w:rPr>
          <w:rFonts w:ascii="Adobe Arabic" w:eastAsia="Calibri" w:hAnsi="Adobe Arabic" w:cs="Adobe Arabic" w:hint="cs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t>البعدي</w:t>
      </w:r>
    </w:p>
    <w:p w:rsidR="004041D2" w:rsidRDefault="00E77813" w:rsidP="004041D2">
      <w:pPr>
        <w:numPr>
          <w:ilvl w:val="0"/>
          <w:numId w:val="39"/>
        </w:numPr>
        <w:spacing w:line="254" w:lineRule="auto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22" w:history="1">
        <w:r w:rsidR="004041D2" w:rsidRPr="00E7781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4041D2" w:rsidRPr="00E77813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4041D2" w:rsidRPr="00E7781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737"/>
        <w:gridCol w:w="992"/>
        <w:gridCol w:w="737"/>
        <w:gridCol w:w="992"/>
        <w:gridCol w:w="6009"/>
      </w:tblGrid>
      <w:tr w:rsidR="004041D2" w:rsidTr="00E018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rPr>
                <w:rFonts w:ascii="Sakkal Majalla" w:hAnsi="Sakkal Majalla"/>
                <w:color w:val="auto"/>
                <w:sz w:val="40"/>
                <w:szCs w:val="40"/>
                <w:rtl/>
                <w:lang w:bidi="ar-SY"/>
              </w:rPr>
            </w:pPr>
            <w:r>
              <w:rPr>
                <w:rFonts w:cs="Times New Roman"/>
                <w:noProof/>
                <w:color w:val="auto"/>
                <w:szCs w:val="32"/>
              </w:rPr>
              <mc:AlternateContent>
                <mc:Choice Requires="wps">
                  <w:drawing>
                    <wp:inline distT="0" distB="0" distL="0" distR="0" wp14:anchorId="582A33E2" wp14:editId="66154C33">
                      <wp:extent cx="295275" cy="295275"/>
                      <wp:effectExtent l="9525" t="9525" r="9525" b="9525"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DAAFDD" id="Rectangle: Rounded Corners 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SRO2dj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4041D2" w:rsidRPr="00045076" w:rsidRDefault="004041D2" w:rsidP="00E01894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4041D2" w:rsidRPr="00045076" w:rsidRDefault="004041D2" w:rsidP="00E01894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A193E55" wp14:editId="15791BBF">
                      <wp:extent cx="295275" cy="295275"/>
                      <wp:effectExtent l="9525" t="9525" r="9525" b="9525"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771900" id="Rectangle: Rounded Corners 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4041D2" w:rsidRPr="00045076" w:rsidRDefault="004041D2" w:rsidP="00E01894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4041D2" w:rsidRPr="00B71975" w:rsidRDefault="004041D2" w:rsidP="00E018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يمكن لأي شخص أن يدير الحشود والجماهير بدون الحاجة إلى تدريب مسبق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22A3232" wp14:editId="07D490C5">
                      <wp:extent cx="295275" cy="295275"/>
                      <wp:effectExtent l="9525" t="9525" r="9525" b="9525"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C32961" id="Rectangle: Rounded Corners 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BAukpq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0C27890" wp14:editId="3F97D91F">
                      <wp:extent cx="295275" cy="295275"/>
                      <wp:effectExtent l="9525" t="9525" r="9525" b="9525"/>
                      <wp:docPr id="28" name="Rectangle: Rounded Corners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467FB43" id="Rectangle: Rounded Corners 2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D4tjPe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4041D2" w:rsidRPr="00B71975" w:rsidRDefault="004041D2" w:rsidP="00E018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إذا شعر المسؤول بالضغط في التعامل مع الحشود والجماهير، فإنه يجب عليه التحدث بصوت عالٍ لإظهار سيطرته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F714591" wp14:editId="77869FAB">
                      <wp:extent cx="295275" cy="295275"/>
                      <wp:effectExtent l="9525" t="9525" r="9525" b="9525"/>
                      <wp:docPr id="53" name="Rectangle: Rounded Corners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914AEC" id="Rectangle: Rounded Corners 5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xgUX8j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2A854B7" wp14:editId="0EC6B20C">
                      <wp:extent cx="295275" cy="295275"/>
                      <wp:effectExtent l="9525" t="9525" r="9525" b="9525"/>
                      <wp:docPr id="54" name="Rectangle: Rounded Corners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39BAC5" id="Rectangle: Rounded Corners 5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CwXdM9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4041D2" w:rsidRPr="00B71975" w:rsidRDefault="004041D2" w:rsidP="00E018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الأحداث الرياضية هي الحدث الوحيد الذي يتطلب إدارة الحشود والجماهير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7A9275D" wp14:editId="2F5803B0">
                      <wp:extent cx="295275" cy="295275"/>
                      <wp:effectExtent l="9525" t="9525" r="9525" b="9525"/>
                      <wp:docPr id="55" name="Rectangle: Rounded Corners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EF615A" id="Rectangle: Rounded Corners 5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CEEz9B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E9235CD" wp14:editId="2A26E286">
                      <wp:extent cx="295275" cy="295275"/>
                      <wp:effectExtent l="9525" t="9525" r="9525" b="9525"/>
                      <wp:docPr id="56" name="Rectangle: Rounded Corners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E8A771" id="Rectangle: Rounded Corners 5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C8sDj0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4041D2" w:rsidRPr="00B71975" w:rsidRDefault="004041D2" w:rsidP="00E018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الاتصال الجيد والتواصل الفعال مع الحشود والجماهير يعد من العوامل الرئيسية في إدارتها بشكل فعال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0CCFB7C" wp14:editId="42D87E7E">
                      <wp:extent cx="295275" cy="295275"/>
                      <wp:effectExtent l="9525" t="9525" r="9525" b="9525"/>
                      <wp:docPr id="57" name="Rectangle: Rounded Corners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D5C0A9" id="Rectangle: Rounded Corners 5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A6Rs2Q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6797554" wp14:editId="7C96CAEA">
                      <wp:extent cx="295275" cy="295275"/>
                      <wp:effectExtent l="9525" t="9525" r="9525" b="9525"/>
                      <wp:docPr id="58" name="Rectangle: Rounded Corners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7E6F5F" id="Rectangle: Rounded Corners 5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BewG3L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4041D2" w:rsidRPr="00B71975" w:rsidRDefault="004041D2" w:rsidP="00E018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يجب على المسؤول الاستعداد لأي طارئ والتفكير بالحلول المناسبة لتفادي الأخطار والمخاطر</w:t>
            </w:r>
            <w:r w:rsidRPr="00045076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FF36413" wp14:editId="77530A7C">
                      <wp:extent cx="295275" cy="295275"/>
                      <wp:effectExtent l="9525" t="9525" r="9525" b="9525"/>
                      <wp:docPr id="59" name="Rectangle: Rounded Corners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63CD8F0" id="Rectangle: Rounded Corners 5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QTke/D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7C6323B" wp14:editId="1981CC97">
                      <wp:extent cx="295275" cy="295275"/>
                      <wp:effectExtent l="9525" t="9525" r="9525" b="9525"/>
                      <wp:docPr id="60" name="Rectangle: Rounded Corners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12EE19" id="Rectangle: Rounded Corners 6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DM9bV4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4041D2" w:rsidRPr="00B71975" w:rsidRDefault="004041D2" w:rsidP="00E018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يمكن للتدريب والتحضير المسبق أن يساعد في تقليل خطر الاضطرابات والحوادث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4041D2" w:rsidRDefault="004041D2" w:rsidP="00E01894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3927774" wp14:editId="44FD5244">
                      <wp:extent cx="295275" cy="295275"/>
                      <wp:effectExtent l="9525" t="9525" r="9525" b="9525"/>
                      <wp:docPr id="61" name="Rectangle: Rounded Corners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80C086" id="Rectangle: Rounded Corners 6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rXPA0D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549CC3A" wp14:editId="3B2C9886">
                      <wp:extent cx="295275" cy="295275"/>
                      <wp:effectExtent l="9525" t="9525" r="9525" b="9525"/>
                      <wp:docPr id="62" name="Rectangle: Rounded Corners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136161" id="Rectangle: Rounded Corners 6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CMeFSJ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4041D2" w:rsidRPr="002D5FBB" w:rsidRDefault="004041D2" w:rsidP="00E0189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السيطرة الكاملة على الحشود والجماهير تعتمد على الرقابة المرئية والمسموعة فقط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4041D2" w:rsidRDefault="004041D2" w:rsidP="00E01894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8E42326" wp14:editId="232533CF">
                      <wp:extent cx="295275" cy="295275"/>
                      <wp:effectExtent l="9525" t="9525" r="9525" b="9525"/>
                      <wp:docPr id="63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DBC4BA" id="Rectangle: Rounded Corners 6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k4Envj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5415F38" wp14:editId="17EECB13">
                      <wp:extent cx="295275" cy="295275"/>
                      <wp:effectExtent l="9525" t="9525" r="9525" b="9525"/>
                      <wp:docPr id="64" name="Rectangle: Rounded Corners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711B2E" id="Rectangle: Rounded Corners 6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zm58Oj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4041D2" w:rsidRPr="0049367F" w:rsidRDefault="004041D2" w:rsidP="00E0189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يمكن الحد من الاضطرابات والحوادث من خلال تحليل سلوك الحشود والجماهير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4041D2" w:rsidRDefault="004041D2" w:rsidP="00E01894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3EF168AD" wp14:editId="4E498758">
                      <wp:extent cx="295275" cy="295275"/>
                      <wp:effectExtent l="9525" t="9525" r="9525" b="9525"/>
                      <wp:docPr id="65" name="Rectangle: Rounded Corners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7BCE9D" id="Rectangle: Rounded Corners 6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DRlw8N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5DA1448" wp14:editId="4A48FBC7">
                      <wp:extent cx="295275" cy="295275"/>
                      <wp:effectExtent l="9525" t="9525" r="9525" b="9525"/>
                      <wp:docPr id="66" name="Rectangle: Rounded Corners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EC1DA9" id="Rectangle: Rounded Corners 6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8JybVD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4041D2" w:rsidRPr="0049367F" w:rsidRDefault="004041D2" w:rsidP="00E0189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يمكن استخدام الإشارات اليدوية والمرئية لتوجيه الحشود والجماهير بشكل فعال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4041D2" w:rsidRDefault="004041D2" w:rsidP="00E01894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CEFD13D" wp14:editId="473B0A18">
                      <wp:extent cx="295275" cy="295275"/>
                      <wp:effectExtent l="9525" t="9525" r="9525" b="9525"/>
                      <wp:docPr id="67" name="Rectangle: Rounded Corners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334C20A" id="Rectangle: Rounded Corners 6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DvZehj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EFF1B27" wp14:editId="5BC1783D">
                      <wp:extent cx="295275" cy="295275"/>
                      <wp:effectExtent l="9525" t="9525" r="9525" b="9525"/>
                      <wp:docPr id="68" name="Rectangle: Rounded Corners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48BC9B" id="Rectangle: Rounded Corners 6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ALRF2H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4041D2" w:rsidRPr="0049367F" w:rsidRDefault="004041D2" w:rsidP="00E0189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يجب على المسؤول الركز على العوامل السلبية والتركيز على الأخطار فقط لتجنب الحوادث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</w:tbl>
    <w:p w:rsidR="004041D2" w:rsidRDefault="004041D2" w:rsidP="004041D2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4041D2" w:rsidRDefault="004041D2" w:rsidP="004041D2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:rsidR="004041D2" w:rsidRDefault="00E77813" w:rsidP="004041D2">
      <w:pPr>
        <w:keepNext/>
        <w:numPr>
          <w:ilvl w:val="0"/>
          <w:numId w:val="39"/>
        </w:numPr>
        <w:spacing w:line="254" w:lineRule="auto"/>
        <w:ind w:left="0" w:hanging="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23" w:history="1">
        <w:r w:rsidR="004041D2" w:rsidRPr="00E7781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thinThickSmallGap" w:sz="24" w:space="0" w:color="0070C0"/>
          <w:left w:val="thickThinSmallGap" w:sz="24" w:space="0" w:color="0070C0"/>
          <w:bottom w:val="thinThickSmallGap" w:sz="24" w:space="0" w:color="0070C0"/>
          <w:right w:val="thinThickSmallGap" w:sz="24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4041D2" w:rsidRPr="00305EC3" w:rsidRDefault="004041D2" w:rsidP="00E01894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السلوكيات التي يمكن أن تؤدي إلى الاضطرابات والحوادث؟</w:t>
            </w:r>
          </w:p>
        </w:tc>
      </w:tr>
      <w:tr w:rsidR="004041D2" w:rsidTr="00E01894">
        <w:trPr>
          <w:jc w:val="center"/>
        </w:trPr>
        <w:tc>
          <w:tcPr>
            <w:tcW w:w="1220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</w:rPr>
            </w:pPr>
            <w:r w:rsidRPr="00305EC3">
              <w:rPr>
                <w:rFonts w:ascii="Sakkal Majalla" w:hAnsi="Sakkal Majalla"/>
                <w:sz w:val="34"/>
                <w:rtl/>
              </w:rPr>
              <w:t>السلوك الهادئ والمنظم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الخطير وغير المتحكم به</w:t>
            </w:r>
          </w:p>
        </w:tc>
        <w:tc>
          <w:tcPr>
            <w:tcW w:w="1350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color w:val="FF0000"/>
                <w:sz w:val="34"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الصحيح والمتحكم به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اللطيف وغير المتحكم به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4041D2" w:rsidRPr="00305EC3" w:rsidRDefault="004041D2" w:rsidP="00E01894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2-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إحدى الطرق التي يمكن استخدامها لتوجيه الحشود والجماهير بشكل فعال؟</w:t>
            </w:r>
          </w:p>
        </w:tc>
      </w:tr>
      <w:tr w:rsidR="004041D2" w:rsidTr="00E01894">
        <w:trPr>
          <w:jc w:val="center"/>
        </w:trPr>
        <w:tc>
          <w:tcPr>
            <w:tcW w:w="1220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الإشارات اليدوية والمرئية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الضرب والصراخ</w:t>
            </w:r>
          </w:p>
        </w:tc>
        <w:tc>
          <w:tcPr>
            <w:tcW w:w="1350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تجاهل الحشود والجماهير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الهروب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4041D2" w:rsidRDefault="004041D2" w:rsidP="00E01894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3-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إحدى العوامل التي تؤثر في سلوك الحشود والجماهير؟</w:t>
            </w:r>
          </w:p>
        </w:tc>
      </w:tr>
      <w:tr w:rsidR="004041D2" w:rsidTr="00E01894">
        <w:trPr>
          <w:jc w:val="center"/>
        </w:trPr>
        <w:tc>
          <w:tcPr>
            <w:tcW w:w="1220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الطقس</w:t>
            </w:r>
          </w:p>
        </w:tc>
        <w:tc>
          <w:tcPr>
            <w:tcW w:w="1215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اللغة</w:t>
            </w:r>
          </w:p>
        </w:tc>
        <w:tc>
          <w:tcPr>
            <w:tcW w:w="1350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العمر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الجنس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041D2" w:rsidRPr="00A33EA3" w:rsidRDefault="004041D2" w:rsidP="00E01894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4-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الدور الذي يمكن أن يلعبه التدريب والتحضير المسبق في إدارة الحشود والجماهير؟</w:t>
            </w:r>
          </w:p>
        </w:tc>
      </w:tr>
      <w:tr w:rsidR="004041D2" w:rsidTr="00E01894">
        <w:trPr>
          <w:jc w:val="center"/>
        </w:trPr>
        <w:tc>
          <w:tcPr>
            <w:tcW w:w="1220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تحديد العوامل التي تؤثر في سلوك الحشود والجماهير</w:t>
            </w:r>
          </w:p>
        </w:tc>
        <w:tc>
          <w:tcPr>
            <w:tcW w:w="1215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توفير المهارات اللازمة لتحليل سلوك الحشود والجماهير</w:t>
            </w:r>
          </w:p>
        </w:tc>
        <w:tc>
          <w:tcPr>
            <w:tcW w:w="1350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تقليل خطر الاضطرابات والحوادث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تحديد السلوكيات الخاطئة للحشود والجماهير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041D2" w:rsidRPr="00A33EA3" w:rsidRDefault="004041D2" w:rsidP="00E01894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5-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الأداة الأكثر فعالية لإدارة الحشود والجماهير؟</w:t>
            </w:r>
          </w:p>
        </w:tc>
      </w:tr>
      <w:tr w:rsidR="004041D2" w:rsidTr="00E01894">
        <w:trPr>
          <w:jc w:val="center"/>
        </w:trPr>
        <w:tc>
          <w:tcPr>
            <w:tcW w:w="1220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القضبان الحديدية</w:t>
            </w:r>
          </w:p>
        </w:tc>
        <w:tc>
          <w:tcPr>
            <w:tcW w:w="1215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الأسلاك الشائكة</w:t>
            </w:r>
          </w:p>
        </w:tc>
        <w:tc>
          <w:tcPr>
            <w:tcW w:w="1350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الإشارات اليدوية والمرئية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الأسلحة النارية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041D2" w:rsidRPr="00A33EA3" w:rsidRDefault="004041D2" w:rsidP="00E01894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6-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السلوك الذي يساعد على تقليل خطر الاضطرابات والحوادث؟</w:t>
            </w:r>
          </w:p>
        </w:tc>
      </w:tr>
      <w:tr w:rsidR="004041D2" w:rsidTr="00E01894">
        <w:trPr>
          <w:jc w:val="center"/>
        </w:trPr>
        <w:tc>
          <w:tcPr>
            <w:tcW w:w="1220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الهادئ والمنظم</w:t>
            </w:r>
          </w:p>
        </w:tc>
        <w:tc>
          <w:tcPr>
            <w:tcW w:w="1215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العدواني والعنيف</w:t>
            </w:r>
          </w:p>
        </w:tc>
        <w:tc>
          <w:tcPr>
            <w:tcW w:w="1350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اللطيف والمتحكم به</w:t>
            </w:r>
          </w:p>
        </w:tc>
        <w:tc>
          <w:tcPr>
            <w:tcW w:w="1215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الغير متحكم به والعشوائي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041D2" w:rsidRPr="00A33EA3" w:rsidRDefault="004041D2" w:rsidP="00E01894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7-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الخطوة الأولى التي يجب اتخاذها عند التعامل مع الحشود والجماهير؟</w:t>
            </w:r>
          </w:p>
        </w:tc>
      </w:tr>
      <w:tr w:rsidR="004041D2" w:rsidTr="00E01894">
        <w:trPr>
          <w:jc w:val="center"/>
        </w:trPr>
        <w:tc>
          <w:tcPr>
            <w:tcW w:w="1220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الاتصال بالشرطة</w:t>
            </w:r>
          </w:p>
        </w:tc>
        <w:tc>
          <w:tcPr>
            <w:tcW w:w="1215" w:type="pct"/>
            <w:vAlign w:val="center"/>
          </w:tcPr>
          <w:p w:rsidR="004041D2" w:rsidRPr="009C13B5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تقييم الوضع وتحليل الأوضاع المحيطة</w:t>
            </w:r>
          </w:p>
        </w:tc>
        <w:tc>
          <w:tcPr>
            <w:tcW w:w="1350" w:type="pct"/>
            <w:vAlign w:val="center"/>
          </w:tcPr>
          <w:p w:rsidR="004041D2" w:rsidRPr="009C13B5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الصراخ والتهديد بالعنف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تجاهل الحشود والجماهير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041D2" w:rsidRDefault="004041D2" w:rsidP="00E01894">
            <w:pPr>
              <w:keepNext/>
              <w:jc w:val="left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lastRenderedPageBreak/>
              <w:t>8-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إحدى الفوائد الرئيسية للتدريب المسبق في إدارة الحشود والجماهير؟</w:t>
            </w:r>
          </w:p>
        </w:tc>
      </w:tr>
      <w:tr w:rsidR="004041D2" w:rsidTr="00E01894">
        <w:trPr>
          <w:jc w:val="center"/>
        </w:trPr>
        <w:tc>
          <w:tcPr>
            <w:tcW w:w="1220" w:type="pct"/>
            <w:vAlign w:val="center"/>
          </w:tcPr>
          <w:p w:rsidR="004041D2" w:rsidRDefault="004041D2" w:rsidP="00E01894">
            <w:pPr>
              <w:keepNext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تحديد العوامل التي تؤثر في سلوك الحشود والجماهير</w:t>
            </w:r>
          </w:p>
        </w:tc>
        <w:tc>
          <w:tcPr>
            <w:tcW w:w="1215" w:type="pct"/>
            <w:vAlign w:val="center"/>
          </w:tcPr>
          <w:p w:rsidR="004041D2" w:rsidRPr="00305EC3" w:rsidRDefault="004041D2" w:rsidP="00E01894">
            <w:pPr>
              <w:jc w:val="center"/>
              <w:rPr>
                <w:sz w:val="34"/>
                <w:rtl/>
              </w:rPr>
            </w:pPr>
            <w:r w:rsidRPr="00305EC3">
              <w:rPr>
                <w:sz w:val="34"/>
                <w:rtl/>
              </w:rPr>
              <w:t>توفير المهارات اللازمة لتحليل سلوك الحشود والجماهير</w:t>
            </w:r>
          </w:p>
        </w:tc>
        <w:tc>
          <w:tcPr>
            <w:tcW w:w="1350" w:type="pct"/>
            <w:vAlign w:val="center"/>
          </w:tcPr>
          <w:p w:rsidR="004041D2" w:rsidRPr="00305EC3" w:rsidRDefault="004041D2" w:rsidP="00E01894">
            <w:pPr>
              <w:jc w:val="center"/>
              <w:rPr>
                <w:sz w:val="34"/>
                <w:rtl/>
              </w:rPr>
            </w:pPr>
            <w:r w:rsidRPr="00305EC3">
              <w:rPr>
                <w:sz w:val="34"/>
                <w:rtl/>
              </w:rPr>
              <w:t>تقليل خطر الاضطرابات والحوادث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تحديد السلوكيات الخاطئة للحشود والجماهير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041D2" w:rsidRDefault="004041D2" w:rsidP="00E01894">
            <w:pPr>
              <w:jc w:val="left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9-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الأمر الذي ينبغي عمله في حالة حدوث اضطرابات أو حوادث خلال التعامل مع الحشود والجماهير؟</w:t>
            </w:r>
          </w:p>
        </w:tc>
      </w:tr>
      <w:tr w:rsidR="004041D2" w:rsidTr="00E01894">
        <w:trPr>
          <w:jc w:val="center"/>
        </w:trPr>
        <w:tc>
          <w:tcPr>
            <w:tcW w:w="1220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الانسحاب والفرار من موقع الحادث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الاتصال بالطوارئ والشرطة والإبلاغ عن الحادث</w:t>
            </w:r>
          </w:p>
        </w:tc>
        <w:tc>
          <w:tcPr>
            <w:tcW w:w="1350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تحديد الأشخاص المسؤولين عن الحادث ومحاسبتهم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استخدام العنف والقوة لإعادة النظام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041D2" w:rsidRPr="00DC7EB7" w:rsidRDefault="004041D2" w:rsidP="00E01894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10-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الدور الذي يمكن أن يلعبه التواصل الفعال في إدارة الحشود والجماهير؟</w:t>
            </w:r>
          </w:p>
        </w:tc>
      </w:tr>
      <w:tr w:rsidR="004041D2" w:rsidTr="00E01894">
        <w:trPr>
          <w:jc w:val="center"/>
        </w:trPr>
        <w:tc>
          <w:tcPr>
            <w:tcW w:w="1220" w:type="pct"/>
            <w:vAlign w:val="center"/>
          </w:tcPr>
          <w:p w:rsidR="004041D2" w:rsidRPr="00DC7EB7" w:rsidRDefault="004041D2" w:rsidP="00E0189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305EC3">
              <w:rPr>
                <w:rFonts w:ascii="Sakkal Majalla" w:hAnsi="Sakkal Majalla"/>
                <w:sz w:val="34"/>
                <w:rtl/>
              </w:rPr>
              <w:t>تحديد السلوكيات الخاطئة للحشود والجماهير</w:t>
            </w:r>
          </w:p>
        </w:tc>
        <w:tc>
          <w:tcPr>
            <w:tcW w:w="1215" w:type="pct"/>
            <w:vAlign w:val="center"/>
          </w:tcPr>
          <w:p w:rsidR="004041D2" w:rsidRPr="00DC7EB7" w:rsidRDefault="004041D2" w:rsidP="00E0189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305EC3">
              <w:rPr>
                <w:rFonts w:ascii="Sakkal Majalla" w:hAnsi="Sakkal Majalla"/>
                <w:sz w:val="34"/>
                <w:rtl/>
              </w:rPr>
              <w:t>توجيه وتحويل تركيز الحشود والجماهير بطريقة فعالة</w:t>
            </w:r>
          </w:p>
        </w:tc>
        <w:tc>
          <w:tcPr>
            <w:tcW w:w="1350" w:type="pct"/>
            <w:vAlign w:val="center"/>
          </w:tcPr>
          <w:p w:rsidR="004041D2" w:rsidRPr="00DC7EB7" w:rsidRDefault="004041D2" w:rsidP="00E0189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305EC3">
              <w:rPr>
                <w:rFonts w:ascii="Sakkal Majalla" w:hAnsi="Sakkal Majalla"/>
                <w:sz w:val="34"/>
                <w:rtl/>
              </w:rPr>
              <w:t>تحديد الأشخاص المسؤولين عن الحادث ومحاسبتهم</w:t>
            </w:r>
          </w:p>
        </w:tc>
        <w:tc>
          <w:tcPr>
            <w:tcW w:w="1215" w:type="pct"/>
            <w:vAlign w:val="center"/>
          </w:tcPr>
          <w:p w:rsidR="004041D2" w:rsidRPr="00DC7EB7" w:rsidRDefault="004041D2" w:rsidP="00E0189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305EC3">
              <w:rPr>
                <w:rFonts w:ascii="Sakkal Majalla" w:hAnsi="Sakkal Majalla"/>
                <w:sz w:val="34"/>
                <w:rtl/>
              </w:rPr>
              <w:t>الاتصال بالشرطة وطلب المساعدة</w:t>
            </w:r>
          </w:p>
        </w:tc>
      </w:tr>
    </w:tbl>
    <w:p w:rsidR="004041D2" w:rsidRDefault="004041D2" w:rsidP="004041D2">
      <w:pPr>
        <w:bidi w:val="0"/>
        <w:spacing w:after="160" w:line="259" w:lineRule="auto"/>
        <w:jc w:val="left"/>
      </w:pPr>
    </w:p>
    <w:p w:rsidR="004041D2" w:rsidRDefault="004041D2" w:rsidP="004041D2">
      <w:pPr>
        <w:bidi w:val="0"/>
        <w:spacing w:after="160" w:line="259" w:lineRule="auto"/>
        <w:jc w:val="left"/>
      </w:pPr>
    </w:p>
    <w:p w:rsidR="004041D2" w:rsidRDefault="004041D2">
      <w:pPr>
        <w:bidi w:val="0"/>
        <w:spacing w:after="160" w:line="259" w:lineRule="auto"/>
        <w:jc w:val="left"/>
      </w:pPr>
      <w:r>
        <w:br w:type="page"/>
      </w:r>
    </w:p>
    <w:p w:rsidR="004041D2" w:rsidRDefault="004041D2" w:rsidP="004041D2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14:glow w14:rad="228600">
            <w14:srgbClr w14:val="1464F4">
              <w14:alpha w14:val="60000"/>
            </w14:srgbClr>
          </w14:glow>
        </w:rPr>
      </w:pPr>
      <w:r>
        <w:rPr>
          <w:rFonts w:ascii="Adobe Arabic" w:eastAsia="Calibri" w:hAnsi="Adobe Arabic" w:cs="Adobe Arabic" w:hint="cs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lastRenderedPageBreak/>
        <w:t>الاجابات</w:t>
      </w:r>
    </w:p>
    <w:p w:rsidR="004041D2" w:rsidRDefault="00E77813" w:rsidP="004041D2">
      <w:pPr>
        <w:numPr>
          <w:ilvl w:val="0"/>
          <w:numId w:val="40"/>
        </w:numPr>
        <w:spacing w:line="254" w:lineRule="auto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24" w:history="1">
        <w:r w:rsidR="004041D2" w:rsidRPr="00E7781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4041D2" w:rsidRPr="00E77813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4041D2" w:rsidRPr="00E7781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737"/>
        <w:gridCol w:w="992"/>
        <w:gridCol w:w="737"/>
        <w:gridCol w:w="992"/>
        <w:gridCol w:w="6009"/>
      </w:tblGrid>
      <w:tr w:rsidR="004041D2" w:rsidTr="00E018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rPr>
                <w:rFonts w:ascii="Sakkal Majalla" w:hAnsi="Sakkal Majalla"/>
                <w:color w:val="auto"/>
                <w:sz w:val="40"/>
                <w:szCs w:val="40"/>
                <w:rtl/>
                <w:lang w:bidi="ar-SY"/>
              </w:rPr>
            </w:pPr>
            <w:r>
              <w:rPr>
                <w:rFonts w:cs="Times New Roman"/>
                <w:noProof/>
                <w:color w:val="auto"/>
                <w:szCs w:val="32"/>
              </w:rPr>
              <mc:AlternateContent>
                <mc:Choice Requires="wps">
                  <w:drawing>
                    <wp:inline distT="0" distB="0" distL="0" distR="0" wp14:anchorId="4235E877" wp14:editId="2923E503">
                      <wp:extent cx="295275" cy="295275"/>
                      <wp:effectExtent l="9525" t="9525" r="9525" b="9525"/>
                      <wp:docPr id="69" name="Rectangle: Rounded Corners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6A132B" id="Rectangle: Rounded Corners 6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FL0usD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4041D2" w:rsidRPr="00045076" w:rsidRDefault="004041D2" w:rsidP="00E01894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4041D2" w:rsidRPr="00045076" w:rsidRDefault="004041D2" w:rsidP="00E01894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1157E60" wp14:editId="17D26DCB">
                      <wp:extent cx="295275" cy="295275"/>
                      <wp:effectExtent l="0" t="0" r="28575" b="28575"/>
                      <wp:docPr id="70" name="Rectangle: Rounded Corners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2CDEA9" id="Rectangle: Rounded Corners 7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4041D2" w:rsidRPr="00045076" w:rsidRDefault="004041D2" w:rsidP="00E01894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4041D2" w:rsidRPr="00B71975" w:rsidRDefault="004041D2" w:rsidP="00E018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يمكن لأي شخص أن يدير الحشود والجماهير بدون الحاجة إلى تدريب مسبق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DE59E16" wp14:editId="0CEE8278">
                      <wp:extent cx="295275" cy="295275"/>
                      <wp:effectExtent l="9525" t="9525" r="9525" b="9525"/>
                      <wp:docPr id="71" name="Rectangle: Rounded Corners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B20590" id="Rectangle: Rounded Corners 7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Cp0P8Y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50FEC38" wp14:editId="61EC286C">
                      <wp:extent cx="295275" cy="295275"/>
                      <wp:effectExtent l="0" t="0" r="28575" b="28575"/>
                      <wp:docPr id="72" name="Rectangle: Rounded Corners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98730E" id="Rectangle: Rounded Corners 7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4041D2" w:rsidRPr="00B71975" w:rsidRDefault="004041D2" w:rsidP="00E018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إذا شعر المسؤول بالضغط في التعامل مع الحشود والجماهير، فإنه يجب عليه التحدث بصوت عالٍ لإظهار سيطرته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460356B" wp14:editId="49EE0178">
                      <wp:extent cx="295275" cy="295275"/>
                      <wp:effectExtent l="9525" t="9525" r="9525" b="9525"/>
                      <wp:docPr id="73" name="Rectangle: Rounded Corners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74D706" id="Rectangle: Rounded Corners 7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n/8YMz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ABB29E4" wp14:editId="5C158756">
                      <wp:extent cx="295275" cy="295275"/>
                      <wp:effectExtent l="0" t="0" r="28575" b="28575"/>
                      <wp:docPr id="74" name="Rectangle: Rounded Corners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801BE8" id="Rectangle: Rounded Corners 7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4041D2" w:rsidRPr="00B71975" w:rsidRDefault="004041D2" w:rsidP="00E018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الأحداث الرياضية هي الحدث الوحيد الذي يتطلب إدارة الحشود والجماهير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780F17D" wp14:editId="2F93C49B">
                      <wp:extent cx="295275" cy="295275"/>
                      <wp:effectExtent l="0" t="0" r="28575" b="28575"/>
                      <wp:docPr id="75" name="Rectangle: Rounded Corners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18181C" id="Rectangle: Rounded Corners 7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E333C40" wp14:editId="3E9B5E6F">
                      <wp:extent cx="295275" cy="295275"/>
                      <wp:effectExtent l="9525" t="9525" r="9525" b="9525"/>
                      <wp:docPr id="76" name="Rectangle: Rounded Corners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FC894F" id="Rectangle: Rounded Corners 7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4041D2" w:rsidRPr="00B71975" w:rsidRDefault="004041D2" w:rsidP="00E018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الاتصال الجيد والتواصل الفعال مع الحشود والجماهير يعد من العوامل الرئيسية في إدارتها بشكل فعال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982937A" wp14:editId="7D60B3B2">
                      <wp:extent cx="295275" cy="295275"/>
                      <wp:effectExtent l="0" t="0" r="28575" b="28575"/>
                      <wp:docPr id="77" name="Rectangle: Rounded Corners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56BA333" id="Rectangle: Rounded Corners 7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08BCF49" wp14:editId="0E9BCEAE">
                      <wp:extent cx="295275" cy="295275"/>
                      <wp:effectExtent l="9525" t="9525" r="9525" b="9525"/>
                      <wp:docPr id="78" name="Rectangle: Rounded Corners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03424C" id="Rectangle: Rounded Corners 7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AHOmIK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4041D2" w:rsidRPr="00B71975" w:rsidRDefault="004041D2" w:rsidP="00E018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يجب على المسؤول الاستعداد لأي طارئ والتفكير بالحلول المناسبة لتفادي الأخطار والمخاطر</w:t>
            </w:r>
            <w:r w:rsidRPr="00045076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A54B4AB" wp14:editId="3ABAE56F">
                      <wp:extent cx="295275" cy="295275"/>
                      <wp:effectExtent l="0" t="0" r="28575" b="28575"/>
                      <wp:docPr id="79" name="Rectangle: Rounded Corners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10273D" id="Rectangle: Rounded Corners 7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AFF1C3A" wp14:editId="47EA8A40">
                      <wp:extent cx="295275" cy="295275"/>
                      <wp:effectExtent l="9525" t="9525" r="9525" b="9525"/>
                      <wp:docPr id="80" name="Rectangle: Rounded Corners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3213E1" id="Rectangle: Rounded Corners 8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4041D2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4041D2" w:rsidRPr="00B71975" w:rsidRDefault="004041D2" w:rsidP="00E018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يمكن للتدريب والتحضير المسبق أن يساعد في تقليل خطر الاضطرابات والحوادث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4041D2" w:rsidRDefault="004041D2" w:rsidP="00E01894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BC6A766" wp14:editId="5F10A7FA">
                      <wp:extent cx="295275" cy="295275"/>
                      <wp:effectExtent l="9525" t="9525" r="9525" b="9525"/>
                      <wp:docPr id="81" name="Rectangle: Rounded Corners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BCAA71" id="Rectangle: Rounded Corners 8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4Z58+j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D091D4E" wp14:editId="45624B11">
                      <wp:extent cx="295275" cy="295275"/>
                      <wp:effectExtent l="0" t="0" r="28575" b="28575"/>
                      <wp:docPr id="82" name="Rectangle: Rounded Corners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4F82AF" id="Rectangle: Rounded Corners 8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4041D2" w:rsidRPr="002D5FBB" w:rsidRDefault="004041D2" w:rsidP="00E0189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السيطرة الكاملة على الحشود والجماهير تعتمد على الرقابة المرئية والمسموعة فقط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4041D2" w:rsidRDefault="004041D2" w:rsidP="00E01894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D44A279" wp14:editId="38136A9C">
                      <wp:extent cx="295275" cy="295275"/>
                      <wp:effectExtent l="0" t="0" r="28575" b="28575"/>
                      <wp:docPr id="83" name="Rectangle: Rounded Corners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00632E" id="Rectangle: Rounded Corners 8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3A4965B" wp14:editId="4C28DDC0">
                      <wp:extent cx="295275" cy="295275"/>
                      <wp:effectExtent l="9525" t="9525" r="9525" b="9525"/>
                      <wp:docPr id="84" name="Rectangle: Rounded Corners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214F3F" id="Rectangle: Rounded Corners 8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CCg8AQ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4041D2" w:rsidRPr="0049367F" w:rsidRDefault="004041D2" w:rsidP="00E0189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يمكن الحد من الاضطرابات والحوادث من خلال تحليل سلوك الحشود والجماهير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4041D2" w:rsidRDefault="004041D2" w:rsidP="00E01894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56CFED89" wp14:editId="4A827DF8">
                      <wp:extent cx="295275" cy="295275"/>
                      <wp:effectExtent l="0" t="0" r="28575" b="28575"/>
                      <wp:docPr id="85" name="Rectangle: Rounded Corners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271CD82" id="Rectangle: Rounded Corners 8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799F337" wp14:editId="18146BF0">
                      <wp:extent cx="295275" cy="295275"/>
                      <wp:effectExtent l="9525" t="9525" r="9525" b="9525"/>
                      <wp:docPr id="86" name="Rectangle: Rounded Corners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3AC24B" id="Rectangle: Rounded Corners 8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4041D2" w:rsidRPr="0049367F" w:rsidRDefault="004041D2" w:rsidP="00E0189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يمكن استخدام الإشارات اليدوية والمرئية لتوجيه الحشود والجماهير بشكل فعال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4041D2" w:rsidTr="00E01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4041D2" w:rsidRDefault="004041D2" w:rsidP="00E01894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27D9055" wp14:editId="0616E4EC">
                      <wp:extent cx="295275" cy="295275"/>
                      <wp:effectExtent l="9525" t="9525" r="9525" b="9525"/>
                      <wp:docPr id="87" name="Rectangle: Rounded Corners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AA6EBB9" id="Rectangle: Rounded Corners 8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758F59F" wp14:editId="020C6431">
                      <wp:extent cx="295275" cy="295275"/>
                      <wp:effectExtent l="0" t="0" r="28575" b="28575"/>
                      <wp:docPr id="88" name="Rectangle: Rounded Corners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E1CF35" id="Rectangle: Rounded Corners 8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041D2" w:rsidRPr="0049367F" w:rsidRDefault="004041D2" w:rsidP="00E0189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4041D2" w:rsidRPr="0049367F" w:rsidRDefault="004041D2" w:rsidP="00E0189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305EC3">
              <w:rPr>
                <w:rFonts w:ascii="Sakkal Majalla" w:hAnsi="Sakkal Majalla"/>
                <w:sz w:val="40"/>
                <w:szCs w:val="40"/>
                <w:rtl/>
              </w:rPr>
              <w:t>يجب على المسؤول الركز على العوامل السلبية والتركيز على الأخطار فقط لتجنب الحوادث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</w:tbl>
    <w:p w:rsidR="004041D2" w:rsidRDefault="004041D2" w:rsidP="004041D2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4041D2" w:rsidRDefault="004041D2" w:rsidP="004041D2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:rsidR="004041D2" w:rsidRDefault="00E77813" w:rsidP="004041D2">
      <w:pPr>
        <w:keepNext/>
        <w:numPr>
          <w:ilvl w:val="0"/>
          <w:numId w:val="40"/>
        </w:numPr>
        <w:spacing w:line="254" w:lineRule="auto"/>
        <w:ind w:left="0" w:hanging="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25" w:history="1">
        <w:r w:rsidR="004041D2" w:rsidRPr="00E77813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  <w:bookmarkStart w:id="0" w:name="_GoBack"/>
      <w:bookmarkEnd w:id="0"/>
    </w:p>
    <w:tbl>
      <w:tblPr>
        <w:tblStyle w:val="TableGrid1"/>
        <w:bidiVisual/>
        <w:tblW w:w="5875" w:type="pct"/>
        <w:jc w:val="center"/>
        <w:tblInd w:w="0" w:type="dxa"/>
        <w:tblBorders>
          <w:top w:val="thinThickSmallGap" w:sz="24" w:space="0" w:color="0070C0"/>
          <w:left w:val="thickThinSmallGap" w:sz="24" w:space="0" w:color="0070C0"/>
          <w:bottom w:val="thinThickSmallGap" w:sz="24" w:space="0" w:color="0070C0"/>
          <w:right w:val="thinThickSmallGap" w:sz="24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4041D2" w:rsidRPr="00305EC3" w:rsidRDefault="004041D2" w:rsidP="00E01894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السلوكيات التي يمكن أن تؤدي إلى الاضطرابات والحوادث؟</w:t>
            </w:r>
          </w:p>
        </w:tc>
      </w:tr>
      <w:tr w:rsidR="004041D2" w:rsidTr="004041D2">
        <w:trPr>
          <w:jc w:val="center"/>
        </w:trPr>
        <w:tc>
          <w:tcPr>
            <w:tcW w:w="1220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</w:rPr>
            </w:pPr>
            <w:r w:rsidRPr="00305EC3">
              <w:rPr>
                <w:rFonts w:ascii="Sakkal Majalla" w:hAnsi="Sakkal Majalla"/>
                <w:sz w:val="34"/>
                <w:rtl/>
              </w:rPr>
              <w:t>السلوك الهادئ والمنظم</w:t>
            </w:r>
          </w:p>
        </w:tc>
        <w:tc>
          <w:tcPr>
            <w:tcW w:w="1215" w:type="pct"/>
            <w:shd w:val="clear" w:color="auto" w:fill="C5E0B3" w:themeFill="accent6" w:themeFillTint="66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الخطير وغير المتحكم به</w:t>
            </w:r>
          </w:p>
        </w:tc>
        <w:tc>
          <w:tcPr>
            <w:tcW w:w="1350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color w:val="FF0000"/>
                <w:sz w:val="34"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الصحيح والمتحكم به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اللطيف وغير المتحكم به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4041D2" w:rsidRPr="00305EC3" w:rsidRDefault="004041D2" w:rsidP="00E01894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2-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إحدى الطرق التي يمكن استخدامها لتوجيه الحشود والجماهير بشكل فعال؟</w:t>
            </w:r>
          </w:p>
        </w:tc>
      </w:tr>
      <w:tr w:rsidR="004041D2" w:rsidTr="004041D2">
        <w:trPr>
          <w:jc w:val="center"/>
        </w:trPr>
        <w:tc>
          <w:tcPr>
            <w:tcW w:w="1220" w:type="pct"/>
            <w:shd w:val="clear" w:color="auto" w:fill="C5E0B3" w:themeFill="accent6" w:themeFillTint="66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الإشارات اليدوية والمرئية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الضرب والصراخ</w:t>
            </w:r>
          </w:p>
        </w:tc>
        <w:tc>
          <w:tcPr>
            <w:tcW w:w="1350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تجاهل الحشود والجماهير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الهروب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4041D2" w:rsidRDefault="004041D2" w:rsidP="00E01894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3-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إحدى العوامل التي تؤثر في سلوك الحشود والجماهير؟</w:t>
            </w:r>
          </w:p>
        </w:tc>
      </w:tr>
      <w:tr w:rsidR="004041D2" w:rsidTr="004041D2">
        <w:trPr>
          <w:jc w:val="center"/>
        </w:trPr>
        <w:tc>
          <w:tcPr>
            <w:tcW w:w="1220" w:type="pct"/>
            <w:shd w:val="clear" w:color="auto" w:fill="C5E0B3" w:themeFill="accent6" w:themeFillTint="66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الطقس</w:t>
            </w:r>
          </w:p>
        </w:tc>
        <w:tc>
          <w:tcPr>
            <w:tcW w:w="1215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اللغة</w:t>
            </w:r>
          </w:p>
        </w:tc>
        <w:tc>
          <w:tcPr>
            <w:tcW w:w="1350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العمر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الجنس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041D2" w:rsidRPr="00A33EA3" w:rsidRDefault="004041D2" w:rsidP="00E01894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4-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الدور الذي يمكن أن يلعبه التدريب والتحضير المسبق في إدارة الحشود والجماهير؟</w:t>
            </w:r>
          </w:p>
        </w:tc>
      </w:tr>
      <w:tr w:rsidR="004041D2" w:rsidTr="004041D2">
        <w:trPr>
          <w:jc w:val="center"/>
        </w:trPr>
        <w:tc>
          <w:tcPr>
            <w:tcW w:w="1220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تحديد العوامل التي تؤثر في سلوك الحشود والجماهير</w:t>
            </w:r>
          </w:p>
        </w:tc>
        <w:tc>
          <w:tcPr>
            <w:tcW w:w="1215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توفير المهارات اللازمة لتحليل سلوك الحشود والجماهير</w:t>
            </w:r>
          </w:p>
        </w:tc>
        <w:tc>
          <w:tcPr>
            <w:tcW w:w="1350" w:type="pct"/>
            <w:shd w:val="clear" w:color="auto" w:fill="C5E0B3" w:themeFill="accent6" w:themeFillTint="66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تقليل خطر الاضطرابات والحوادث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تحديد السلوكيات الخاطئة للحشود والجماهير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041D2" w:rsidRPr="00A33EA3" w:rsidRDefault="004041D2" w:rsidP="00E01894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5-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الأداة الأكثر فعالية لإدارة الحشود والجماهير؟</w:t>
            </w:r>
          </w:p>
        </w:tc>
      </w:tr>
      <w:tr w:rsidR="004041D2" w:rsidTr="004041D2">
        <w:trPr>
          <w:jc w:val="center"/>
        </w:trPr>
        <w:tc>
          <w:tcPr>
            <w:tcW w:w="1220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القضبان الحديدية</w:t>
            </w:r>
          </w:p>
        </w:tc>
        <w:tc>
          <w:tcPr>
            <w:tcW w:w="1215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الأسلاك الشائكة</w:t>
            </w:r>
          </w:p>
        </w:tc>
        <w:tc>
          <w:tcPr>
            <w:tcW w:w="1350" w:type="pct"/>
            <w:shd w:val="clear" w:color="auto" w:fill="C5E0B3" w:themeFill="accent6" w:themeFillTint="66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الإشارات اليدوية والمرئية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الأسلحة النارية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041D2" w:rsidRPr="00A33EA3" w:rsidRDefault="004041D2" w:rsidP="00E01894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6-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السلوك الذي يساعد على تقليل خطر الاضطرابات والحوادث؟</w:t>
            </w:r>
          </w:p>
        </w:tc>
      </w:tr>
      <w:tr w:rsidR="004041D2" w:rsidTr="004041D2">
        <w:trPr>
          <w:jc w:val="center"/>
        </w:trPr>
        <w:tc>
          <w:tcPr>
            <w:tcW w:w="1220" w:type="pct"/>
            <w:shd w:val="clear" w:color="auto" w:fill="C5E0B3" w:themeFill="accent6" w:themeFillTint="66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الهادئ والمنظم</w:t>
            </w:r>
          </w:p>
        </w:tc>
        <w:tc>
          <w:tcPr>
            <w:tcW w:w="1215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العدواني والعنيف</w:t>
            </w:r>
          </w:p>
        </w:tc>
        <w:tc>
          <w:tcPr>
            <w:tcW w:w="1350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اللطيف والمتحكم به</w:t>
            </w:r>
          </w:p>
        </w:tc>
        <w:tc>
          <w:tcPr>
            <w:tcW w:w="1215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السلوك الغير متحكم به والعشوائي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041D2" w:rsidRPr="00A33EA3" w:rsidRDefault="004041D2" w:rsidP="00E01894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7-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الخطوة الأولى التي يجب اتخاذها عند التعامل مع الحشود والجماهير؟</w:t>
            </w:r>
          </w:p>
        </w:tc>
      </w:tr>
      <w:tr w:rsidR="004041D2" w:rsidTr="004041D2">
        <w:trPr>
          <w:jc w:val="center"/>
        </w:trPr>
        <w:tc>
          <w:tcPr>
            <w:tcW w:w="1220" w:type="pct"/>
            <w:vAlign w:val="center"/>
          </w:tcPr>
          <w:p w:rsidR="004041D2" w:rsidRPr="00A33EA3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الاتصال بالشرطة</w:t>
            </w:r>
          </w:p>
        </w:tc>
        <w:tc>
          <w:tcPr>
            <w:tcW w:w="1215" w:type="pct"/>
            <w:shd w:val="clear" w:color="auto" w:fill="C5E0B3" w:themeFill="accent6" w:themeFillTint="66"/>
            <w:vAlign w:val="center"/>
          </w:tcPr>
          <w:p w:rsidR="004041D2" w:rsidRPr="009C13B5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تقييم الوضع وتحليل الأوضاع المحيطة</w:t>
            </w:r>
          </w:p>
        </w:tc>
        <w:tc>
          <w:tcPr>
            <w:tcW w:w="1350" w:type="pct"/>
            <w:vAlign w:val="center"/>
          </w:tcPr>
          <w:p w:rsidR="004041D2" w:rsidRPr="009C13B5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الصراخ والتهديد بالعنف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تجاهل الحشود والجماهير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041D2" w:rsidRDefault="004041D2" w:rsidP="00E01894">
            <w:pPr>
              <w:keepNext/>
              <w:jc w:val="left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lastRenderedPageBreak/>
              <w:t>8-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هي إحدى الفوائد الرئيسية للتدريب المسبق في إدارة الحشود والجماهير؟</w:t>
            </w:r>
          </w:p>
        </w:tc>
      </w:tr>
      <w:tr w:rsidR="004041D2" w:rsidTr="004041D2">
        <w:trPr>
          <w:jc w:val="center"/>
        </w:trPr>
        <w:tc>
          <w:tcPr>
            <w:tcW w:w="1220" w:type="pct"/>
            <w:vAlign w:val="center"/>
          </w:tcPr>
          <w:p w:rsidR="004041D2" w:rsidRDefault="004041D2" w:rsidP="00E01894">
            <w:pPr>
              <w:keepNext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تحديد العوامل التي تؤثر في سلوك الحشود والجماهير</w:t>
            </w:r>
          </w:p>
        </w:tc>
        <w:tc>
          <w:tcPr>
            <w:tcW w:w="1215" w:type="pct"/>
            <w:vAlign w:val="center"/>
          </w:tcPr>
          <w:p w:rsidR="004041D2" w:rsidRPr="00305EC3" w:rsidRDefault="004041D2" w:rsidP="00E01894">
            <w:pPr>
              <w:jc w:val="center"/>
              <w:rPr>
                <w:sz w:val="34"/>
                <w:rtl/>
              </w:rPr>
            </w:pPr>
            <w:r w:rsidRPr="00305EC3">
              <w:rPr>
                <w:sz w:val="34"/>
                <w:rtl/>
              </w:rPr>
              <w:t>توفير المهارات اللازمة لتحليل سلوك الحشود والجماهير</w:t>
            </w:r>
          </w:p>
        </w:tc>
        <w:tc>
          <w:tcPr>
            <w:tcW w:w="1350" w:type="pct"/>
            <w:shd w:val="clear" w:color="auto" w:fill="C5E0B3" w:themeFill="accent6" w:themeFillTint="66"/>
            <w:vAlign w:val="center"/>
          </w:tcPr>
          <w:p w:rsidR="004041D2" w:rsidRPr="00305EC3" w:rsidRDefault="004041D2" w:rsidP="00E01894">
            <w:pPr>
              <w:jc w:val="center"/>
              <w:rPr>
                <w:sz w:val="34"/>
                <w:rtl/>
              </w:rPr>
            </w:pPr>
            <w:r w:rsidRPr="00305EC3">
              <w:rPr>
                <w:sz w:val="34"/>
                <w:rtl/>
              </w:rPr>
              <w:t>تقليل خطر الاضطرابات والحوادث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تحديد السلوكيات الخاطئة للحشود والجماهير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041D2" w:rsidRDefault="004041D2" w:rsidP="00E01894">
            <w:pPr>
              <w:jc w:val="left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9-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الأمر الذي ينبغي عمله في حالة حدوث اضطرابات أو حوادث خلال التعامل مع الحشود والجماهير؟</w:t>
            </w:r>
          </w:p>
        </w:tc>
      </w:tr>
      <w:tr w:rsidR="004041D2" w:rsidTr="004041D2">
        <w:trPr>
          <w:jc w:val="center"/>
        </w:trPr>
        <w:tc>
          <w:tcPr>
            <w:tcW w:w="1220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الانسحاب والفرار من موقع الحادث</w:t>
            </w:r>
          </w:p>
        </w:tc>
        <w:tc>
          <w:tcPr>
            <w:tcW w:w="1215" w:type="pct"/>
            <w:shd w:val="clear" w:color="auto" w:fill="C5E0B3" w:themeFill="accent6" w:themeFillTint="66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الاتصال بالطوارئ والشرطة والإبلاغ عن الحادث</w:t>
            </w:r>
          </w:p>
        </w:tc>
        <w:tc>
          <w:tcPr>
            <w:tcW w:w="1350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تحديد الأشخاص المسؤولين عن الحادث ومحاسبتهم</w:t>
            </w:r>
          </w:p>
        </w:tc>
        <w:tc>
          <w:tcPr>
            <w:tcW w:w="1215" w:type="pct"/>
            <w:vAlign w:val="center"/>
          </w:tcPr>
          <w:p w:rsidR="004041D2" w:rsidRDefault="004041D2" w:rsidP="00E0189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305EC3">
              <w:rPr>
                <w:rFonts w:ascii="Sakkal Majalla" w:hAnsi="Sakkal Majalla"/>
                <w:sz w:val="34"/>
                <w:rtl/>
                <w:lang w:bidi="ar-SY"/>
              </w:rPr>
              <w:t>استخدام العنف والقوة لإعادة النظام</w:t>
            </w:r>
          </w:p>
        </w:tc>
      </w:tr>
      <w:tr w:rsidR="004041D2" w:rsidTr="00E0189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041D2" w:rsidRPr="00DC7EB7" w:rsidRDefault="004041D2" w:rsidP="00E01894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10-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305EC3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ما هو الدور الذي يمكن أن يلعبه التواصل الفعال في إدارة الحشود والجماهير؟</w:t>
            </w:r>
          </w:p>
        </w:tc>
      </w:tr>
      <w:tr w:rsidR="004041D2" w:rsidTr="004041D2">
        <w:trPr>
          <w:jc w:val="center"/>
        </w:trPr>
        <w:tc>
          <w:tcPr>
            <w:tcW w:w="1220" w:type="pct"/>
            <w:vAlign w:val="center"/>
          </w:tcPr>
          <w:p w:rsidR="004041D2" w:rsidRPr="00DC7EB7" w:rsidRDefault="004041D2" w:rsidP="00E0189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305EC3">
              <w:rPr>
                <w:rFonts w:ascii="Sakkal Majalla" w:hAnsi="Sakkal Majalla"/>
                <w:sz w:val="34"/>
                <w:rtl/>
              </w:rPr>
              <w:t>تحديد السلوكيات الخاطئة للحشود والجماهير</w:t>
            </w:r>
          </w:p>
        </w:tc>
        <w:tc>
          <w:tcPr>
            <w:tcW w:w="1215" w:type="pct"/>
            <w:shd w:val="clear" w:color="auto" w:fill="C5E0B3" w:themeFill="accent6" w:themeFillTint="66"/>
            <w:vAlign w:val="center"/>
          </w:tcPr>
          <w:p w:rsidR="004041D2" w:rsidRPr="00DC7EB7" w:rsidRDefault="004041D2" w:rsidP="00E0189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305EC3">
              <w:rPr>
                <w:rFonts w:ascii="Sakkal Majalla" w:hAnsi="Sakkal Majalla"/>
                <w:sz w:val="34"/>
                <w:rtl/>
              </w:rPr>
              <w:t>توجيه وتحويل تركيز الحشود والجماهير بطريقة فعالة</w:t>
            </w:r>
          </w:p>
        </w:tc>
        <w:tc>
          <w:tcPr>
            <w:tcW w:w="1350" w:type="pct"/>
            <w:vAlign w:val="center"/>
          </w:tcPr>
          <w:p w:rsidR="004041D2" w:rsidRPr="00DC7EB7" w:rsidRDefault="004041D2" w:rsidP="00E0189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305EC3">
              <w:rPr>
                <w:rFonts w:ascii="Sakkal Majalla" w:hAnsi="Sakkal Majalla"/>
                <w:sz w:val="34"/>
                <w:rtl/>
              </w:rPr>
              <w:t>تحديد الأشخاص المسؤولين عن الحادث ومحاسبتهم</w:t>
            </w:r>
          </w:p>
        </w:tc>
        <w:tc>
          <w:tcPr>
            <w:tcW w:w="1215" w:type="pct"/>
            <w:vAlign w:val="center"/>
          </w:tcPr>
          <w:p w:rsidR="004041D2" w:rsidRPr="00DC7EB7" w:rsidRDefault="004041D2" w:rsidP="00E0189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305EC3">
              <w:rPr>
                <w:rFonts w:ascii="Sakkal Majalla" w:hAnsi="Sakkal Majalla"/>
                <w:sz w:val="34"/>
                <w:rtl/>
              </w:rPr>
              <w:t>الاتصال بالشرطة وطلب المساعدة</w:t>
            </w:r>
          </w:p>
        </w:tc>
      </w:tr>
    </w:tbl>
    <w:p w:rsidR="004041D2" w:rsidRDefault="004041D2" w:rsidP="004041D2">
      <w:pPr>
        <w:bidi w:val="0"/>
        <w:spacing w:after="160" w:line="259" w:lineRule="auto"/>
        <w:jc w:val="left"/>
      </w:pPr>
    </w:p>
    <w:p w:rsidR="004041D2" w:rsidRDefault="004041D2" w:rsidP="004041D2">
      <w:pPr>
        <w:bidi w:val="0"/>
        <w:spacing w:after="160" w:line="259" w:lineRule="auto"/>
        <w:jc w:val="left"/>
      </w:pPr>
    </w:p>
    <w:p w:rsidR="00464AA2" w:rsidRDefault="00464AA2" w:rsidP="004D42E5">
      <w:pPr>
        <w:bidi w:val="0"/>
        <w:spacing w:after="160" w:line="259" w:lineRule="auto"/>
        <w:jc w:val="left"/>
      </w:pPr>
    </w:p>
    <w:sectPr w:rsidR="00464AA2" w:rsidSect="005414EB">
      <w:headerReference w:type="default" r:id="rId26"/>
      <w:footerReference w:type="default" r:id="rId27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E4A" w:rsidRDefault="00F81E4A" w:rsidP="00F53D08">
      <w:pPr>
        <w:spacing w:line="240" w:lineRule="auto"/>
      </w:pPr>
      <w:r>
        <w:separator/>
      </w:r>
    </w:p>
  </w:endnote>
  <w:endnote w:type="continuationSeparator" w:id="0">
    <w:p w:rsidR="00F81E4A" w:rsidRDefault="00F81E4A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ubai">
    <w:altName w:val="Yakout Linotype Light"/>
    <w:charset w:val="00"/>
    <w:family w:val="swiss"/>
    <w:pitch w:val="variable"/>
    <w:sig w:usb0="00000000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1" w:rsidRPr="00117F51" w:rsidRDefault="00E77813" w:rsidP="00BF1703">
    <w:pPr>
      <w:pStyle w:val="Footer"/>
      <w:jc w:val="center"/>
      <w:rPr>
        <w:color w:val="FFFFFF" w:themeColor="background1"/>
      </w:rPr>
    </w:pPr>
    <w:r w:rsidRPr="00E77813">
      <w:rPr>
        <w:color w:val="FFFFFF" w:themeColor="background1"/>
        <w:rtl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71F7A313" wp14:editId="443812E1">
              <wp:simplePos x="0" y="0"/>
              <wp:positionH relativeFrom="column">
                <wp:posOffset>5245100</wp:posOffset>
              </wp:positionH>
              <wp:positionV relativeFrom="paragraph">
                <wp:posOffset>229870</wp:posOffset>
              </wp:positionV>
              <wp:extent cx="1304925" cy="304800"/>
              <wp:effectExtent l="0" t="0" r="0" b="0"/>
              <wp:wrapNone/>
              <wp:docPr id="89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0492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77813" w:rsidRPr="00E77813" w:rsidRDefault="00E77813" w:rsidP="00E77813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/>
                              <w:color w:val="538135" w:themeColor="accent6" w:themeShade="BF"/>
                              <w:sz w:val="22"/>
                              <w:szCs w:val="28"/>
                            </w:rPr>
                          </w:pPr>
                          <w:r w:rsidRPr="00E77813">
                            <w:rPr>
                              <w:rFonts w:ascii="Sakkal Majalla" w:hAnsi="Sakkal Majalla"/>
                              <w:color w:val="538135" w:themeColor="accent6" w:themeShade="BF"/>
                              <w:sz w:val="22"/>
                              <w:szCs w:val="2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46" style="position:absolute;left:0;text-align:left;margin-left:413pt;margin-top:18.1pt;width:102.75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" filled="f" stroked="f" strokeweight="1pt">
              <v:textbox>
                <w:txbxContent>
                  <w:p w:rsidR="00E77813" w:rsidRPr="00E77813" w:rsidRDefault="00E77813" w:rsidP="00E77813">
                    <w:pPr>
                      <w:bidi w:val="0"/>
                      <w:spacing w:line="240" w:lineRule="auto"/>
                      <w:rPr>
                        <w:rFonts w:ascii="Sakkal Majalla" w:hAnsi="Sakkal Majalla"/>
                        <w:color w:val="538135" w:themeColor="accent6" w:themeShade="BF"/>
                        <w:sz w:val="22"/>
                        <w:szCs w:val="28"/>
                      </w:rPr>
                    </w:pPr>
                    <w:r w:rsidRPr="00E77813">
                      <w:rPr>
                        <w:rFonts w:ascii="Sakkal Majalla" w:hAnsi="Sakkal Majalla"/>
                        <w:color w:val="538135" w:themeColor="accent6" w:themeShade="BF"/>
                        <w:sz w:val="22"/>
                        <w:szCs w:val="28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 w:rsidRPr="00E77813">
      <w:rPr>
        <w:color w:val="FFFFFF" w:themeColor="background1"/>
        <w:rtl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CFF8742" wp14:editId="11F4A8AD">
              <wp:simplePos x="0" y="0"/>
              <wp:positionH relativeFrom="column">
                <wp:posOffset>5130800</wp:posOffset>
              </wp:positionH>
              <wp:positionV relativeFrom="paragraph">
                <wp:posOffset>20441</wp:posOffset>
              </wp:positionV>
              <wp:extent cx="1562100" cy="304800"/>
              <wp:effectExtent l="0" t="0" r="0" b="0"/>
              <wp:wrapNone/>
              <wp:docPr id="10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77813" w:rsidRPr="009F0BE2" w:rsidRDefault="00E77813" w:rsidP="00E77813">
                          <w:pPr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9F0BE2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47" type="#_x0000_t202" style="position:absolute;left:0;text-align:left;margin-left:404pt;margin-top:1.6pt;width:123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" filled="f" stroked="f" strokeweight=".5pt">
              <v:textbox>
                <w:txbxContent>
                  <w:p w:rsidR="00E77813" w:rsidRPr="009F0BE2" w:rsidRDefault="00E77813" w:rsidP="00E77813">
                    <w:pPr>
                      <w:jc w:val="center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9F0BE2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 w:rsidR="00BF1703"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69AADD6D" wp14:editId="5AFD87CC">
              <wp:simplePos x="0" y="0"/>
              <wp:positionH relativeFrom="column">
                <wp:posOffset>3493135</wp:posOffset>
              </wp:positionH>
              <wp:positionV relativeFrom="paragraph">
                <wp:posOffset>-914400</wp:posOffset>
              </wp:positionV>
              <wp:extent cx="3152775" cy="1460500"/>
              <wp:effectExtent l="114300" t="95250" r="47625" b="63500"/>
              <wp:wrapNone/>
              <wp:docPr id="23" name="Group 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52775" cy="1460500"/>
                        <a:chOff x="0" y="0"/>
                        <a:chExt cx="3152632" cy="1460310"/>
                      </a:xfrm>
                    </wpg:grpSpPr>
                    <wpg:grpSp>
                      <wpg:cNvPr id="24" name="مجموعة 137"/>
                      <wpg:cNvGrpSpPr/>
                      <wpg:grpSpPr>
                        <a:xfrm>
                          <a:off x="0" y="0"/>
                          <a:ext cx="3152632" cy="1460310"/>
                          <a:chOff x="0" y="0"/>
                          <a:chExt cx="2841293" cy="811332"/>
                        </a:xfrm>
                      </wpg:grpSpPr>
                      <wps:wsp>
                        <wps:cNvPr id="26" name="شكل حر 89"/>
                        <wps:cNvSpPr/>
                        <wps:spPr>
                          <a:xfrm rot="16200000" flipH="1">
                            <a:off x="1140736" y="-705875"/>
                            <a:ext cx="376471" cy="2657943"/>
                          </a:xfrm>
                          <a:custGeom>
                            <a:avLst/>
                            <a:gdLst>
                              <a:gd name="connsiteX0" fmla="*/ 0 w 506198"/>
                              <a:gd name="connsiteY0" fmla="*/ 1073701 h 2657943"/>
                              <a:gd name="connsiteX1" fmla="*/ 0 w 506198"/>
                              <a:gd name="connsiteY1" fmla="*/ 2657943 h 2657943"/>
                              <a:gd name="connsiteX2" fmla="*/ 506198 w 506198"/>
                              <a:gd name="connsiteY2" fmla="*/ 1584241 h 2657943"/>
                              <a:gd name="connsiteX3" fmla="*/ 506198 w 506198"/>
                              <a:gd name="connsiteY3" fmla="*/ 0 h 2657943"/>
                              <a:gd name="connsiteX4" fmla="*/ 0 w 506198"/>
                              <a:gd name="connsiteY4" fmla="*/ 1073701 h 26579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06198" h="2657943">
                                <a:moveTo>
                                  <a:pt x="0" y="1073701"/>
                                </a:moveTo>
                                <a:lnTo>
                                  <a:pt x="0" y="2657943"/>
                                </a:lnTo>
                                <a:lnTo>
                                  <a:pt x="506198" y="1584241"/>
                                </a:lnTo>
                                <a:lnTo>
                                  <a:pt x="506198" y="0"/>
                                </a:lnTo>
                                <a:lnTo>
                                  <a:pt x="0" y="10737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89C0"/>
                          </a:solidFill>
                          <a:ln>
                            <a:solidFill>
                              <a:srgbClr val="2389C0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شكل حر 90"/>
                        <wps:cNvSpPr/>
                        <wps:spPr>
                          <a:xfrm rot="16200000" flipH="1">
                            <a:off x="1287343" y="-747125"/>
                            <a:ext cx="806825" cy="2301075"/>
                          </a:xfrm>
                          <a:custGeom>
                            <a:avLst/>
                            <a:gdLst>
                              <a:gd name="connsiteX0" fmla="*/ 0 w 1084845"/>
                              <a:gd name="connsiteY0" fmla="*/ 2301075 h 2301075"/>
                              <a:gd name="connsiteX1" fmla="*/ 1084845 w 1084845"/>
                              <a:gd name="connsiteY1" fmla="*/ 2301075 h 2301075"/>
                              <a:gd name="connsiteX2" fmla="*/ 1084845 w 1084845"/>
                              <a:gd name="connsiteY2" fmla="*/ 0 h 2301075"/>
                              <a:gd name="connsiteX3" fmla="*/ 0 w 1084845"/>
                              <a:gd name="connsiteY3" fmla="*/ 2301075 h 23010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84845" h="2301075">
                                <a:moveTo>
                                  <a:pt x="0" y="2301075"/>
                                </a:moveTo>
                                <a:lnTo>
                                  <a:pt x="1084845" y="2301075"/>
                                </a:lnTo>
                                <a:lnTo>
                                  <a:pt x="1084845" y="0"/>
                                </a:lnTo>
                                <a:lnTo>
                                  <a:pt x="0" y="23010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BCD8"/>
                          </a:solidFill>
                          <a:ln>
                            <a:solidFill>
                              <a:srgbClr val="1DBCD8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شكل حر 91"/>
                        <wps:cNvSpPr/>
                        <wps:spPr>
                          <a:xfrm rot="16200000" flipH="1">
                            <a:off x="1823755" y="-210713"/>
                            <a:ext cx="528315" cy="1506760"/>
                          </a:xfrm>
                          <a:custGeom>
                            <a:avLst/>
                            <a:gdLst>
                              <a:gd name="connsiteX0" fmla="*/ 0 w 710364"/>
                              <a:gd name="connsiteY0" fmla="*/ 1506760 h 1506760"/>
                              <a:gd name="connsiteX1" fmla="*/ 710364 w 710364"/>
                              <a:gd name="connsiteY1" fmla="*/ 1506760 h 1506760"/>
                              <a:gd name="connsiteX2" fmla="*/ 710364 w 710364"/>
                              <a:gd name="connsiteY2" fmla="*/ 0 h 1506760"/>
                              <a:gd name="connsiteX3" fmla="*/ 0 w 710364"/>
                              <a:gd name="connsiteY3" fmla="*/ 1506760 h 15067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10364" h="1506760">
                                <a:moveTo>
                                  <a:pt x="0" y="1506760"/>
                                </a:moveTo>
                                <a:lnTo>
                                  <a:pt x="710364" y="1506760"/>
                                </a:lnTo>
                                <a:lnTo>
                                  <a:pt x="710364" y="0"/>
                                </a:lnTo>
                                <a:lnTo>
                                  <a:pt x="0" y="1506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E0ED"/>
                          </a:solidFill>
                          <a:ln>
                            <a:solidFill>
                              <a:srgbClr val="A6E0ED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25" name="Text Box 14"/>
                      <wps:cNvSpPr txBox="1"/>
                      <wps:spPr>
                        <a:xfrm>
                          <a:off x="1428750" y="927100"/>
                          <a:ext cx="387350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F1703" w:rsidRDefault="00BF1703" w:rsidP="00BF1703">
                            <w:pPr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fldChar w:fldCharType="separate"/>
                            </w:r>
                            <w:r w:rsidR="00E77813">
                              <w:rPr>
                                <w:noProof/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t>12</w:t>
                            </w:r>
                            <w:r>
                              <w:rPr>
                                <w:noProof/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48" style="position:absolute;left:0;text-align:left;margin-left:275.05pt;margin-top:-1in;width:248.25pt;height:115pt;z-index:251672576" coordsize="31526,14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">
              <v:group id="مجموعة 137" o:spid="_x0000_s1049" style="position:absolute;width:31526;height:14603" coordsize="28412,81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شكل حر 89" o:spid="_x0000_s1050" style="position:absolute;left:11407;top:-7059;width:3765;height:26579;rotation:90;flip:x;visibility:visible;mso-wrap-style:square;v-text-anchor:middle" coordsize="506198,2657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HLsEA&#10;AADbAAAADwAAAGRycy9kb3ducmV2LnhtbESPQYvCMBSE7wv+h/AEb2uqiCzVKCoInhS7LrK3R/Ns&#10;is1LaWKt/94IgsdhZr5h5svOVqKlxpeOFYyGCQji3OmSCwWn3+33DwgfkDVWjknBgzwsF72vOaba&#10;3flIbRYKESHsU1RgQqhTKX1uyKIfupo4ehfXWAxRNoXUDd4j3FZynCRTabHkuGCwpo2h/JrdrIJ1&#10;4tGeJ/vsNPp7HNqM1uf/jVFq0O9WMxCBuvAJv9s7rWA8hdeX+A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3Ry7BAAAA2wAAAA8AAAAAAAAAAAAAAAAAmAIAAGRycy9kb3du&#10;cmV2LnhtbFBLBQYAAAAABAAEAPUAAACGAwAAAAA=&#10;" path="m,1073701l,2657943,506198,1584241,506198,,,1073701xe" fillcolor="#2389c0" strokecolor="#2389c0" strokeweight="1pt">
                  <v:stroke joinstyle="miter"/>
                  <v:shadow on="t" color="black" opacity="26214f" origin=".5,.5" offset="-.74836mm,-.74836mm"/>
                  <v:path arrowok="t" o:connecttype="custom" o:connectlocs="0,1073701;0,2657943;376471,1584241;376471,0;0,1073701" o:connectangles="0,0,0,0,0"/>
                </v:shape>
                <v:shape id="شكل حر 90" o:spid="_x0000_s1051" style="position:absolute;left:12873;top:-7471;width:8068;height:23010;rotation:90;flip:x;visibility:visible;mso-wrap-style:square;v-text-anchor:middle" coordsize="1084845,2301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xES8IA&#10;AADbAAAADwAAAGRycy9kb3ducmV2LnhtbESPS4sCMRCE78L+h9ALe9NMFHyMRpFdXLz6uHhrJ+3M&#10;sJPOkEQd//1GEDwWVfUVtVh1thE38qF2rEENMhDEhTM1lxqOh01/CiJEZIONY9LwoACr5Udvgblx&#10;d97RbR9LkSAcctRQxdjmUoaiIoth4Fri5F2ctxiT9KU0Hu8Jbhs5zLKxtFhzWqiwpe+Kir/91WqY&#10;2dO1eaif7jds/LpWYzU6j5TWX5/deg4iUhff4Vd7azQMJ/D8kn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fERLwgAAANsAAAAPAAAAAAAAAAAAAAAAAJgCAABkcnMvZG93&#10;bnJldi54bWxQSwUGAAAAAAQABAD1AAAAhwMAAAAA&#10;" path="m,2301075r1084845,l1084845,,,2301075xe" fillcolor="#1dbcd8" strokecolor="#1dbcd8" strokeweight="1pt">
                  <v:stroke joinstyle="miter"/>
                  <v:shadow on="t" color="black" opacity="26214f" origin=".5,.5" offset="-.74836mm,-.74836mm"/>
                  <v:path arrowok="t" o:connecttype="custom" o:connectlocs="0,2301075;806825,2301075;806825,0;0,2301075" o:connectangles="0,0,0,0"/>
                </v:shape>
                <v:shape id="شكل حر 91" o:spid="_x0000_s1052" style="position:absolute;left:18237;top:-2107;width:5283;height:15067;rotation:90;flip:x;visibility:visible;mso-wrap-style:square;v-text-anchor:middle" coordsize="710364,1506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FSoMIA&#10;AADbAAAADwAAAGRycy9kb3ducmV2LnhtbESPQYvCMBSE74L/ITzBm6YVEekaRQRBwRXW7cHjo3k2&#10;1ealNFHrv98Iwh6HmfmGWaw6W4sHtb5yrCAdJyCIC6crLhXkv9vRHIQPyBprx6TgRR5Wy35vgZl2&#10;T/6hxymUIkLYZ6jAhNBkUvrCkEU/dg1x9C6utRiibEupW3xGuK3lJElm0mLFccFgQxtDxe10twrq&#10;fXrcH/Q1zbc3nufF99l25qzUcNCtv0AE6sJ/+NPeaQXTCby/x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wVKgwgAAANsAAAAPAAAAAAAAAAAAAAAAAJgCAABkcnMvZG93&#10;bnJldi54bWxQSwUGAAAAAAQABAD1AAAAhwMAAAAA&#10;" path="m,1506760r710364,l710364,,,1506760xe" fillcolor="#a6e0ed" strokecolor="#a6e0ed" strokeweight="1pt">
                  <v:stroke joinstyle="miter"/>
                  <v:shadow on="t" color="black" opacity="26214f" origin=".5,.5" offset="-.74836mm,-.74836mm"/>
                  <v:path arrowok="t" o:connecttype="custom" o:connectlocs="0,1506760;528315,1506760;528315,0;0,1506760" o:connectangles="0,0,0,0"/>
                </v:shape>
              </v:group>
              <v:shape id="Text Box 14" o:spid="_x0000_s1053" type="#_x0000_t202" style="position:absolute;left:14287;top:9271;width:3874;height:3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<v:textbox>
                  <w:txbxContent>
                    <w:p w:rsidR="00BF1703" w:rsidRDefault="00BF1703" w:rsidP="00BF1703">
                      <w:pPr>
                        <w:rPr>
                          <w:color w:val="FFFFFF" w:themeColor="background1"/>
                          <w:sz w:val="32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36"/>
                          <w:rtl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32"/>
                          <w:szCs w:val="36"/>
                        </w:rPr>
                        <w:instrText xml:space="preserve"> PAGE   \* MERGEFORMAT </w:instrText>
                      </w:r>
                      <w:r>
                        <w:rPr>
                          <w:color w:val="FFFFFF" w:themeColor="background1"/>
                          <w:sz w:val="32"/>
                          <w:szCs w:val="36"/>
                          <w:rtl/>
                        </w:rPr>
                        <w:fldChar w:fldCharType="separate"/>
                      </w:r>
                      <w:r w:rsidR="00E77813">
                        <w:rPr>
                          <w:noProof/>
                          <w:color w:val="FFFFFF" w:themeColor="background1"/>
                          <w:sz w:val="32"/>
                          <w:szCs w:val="36"/>
                          <w:rtl/>
                        </w:rPr>
                        <w:t>12</w:t>
                      </w:r>
                      <w:r>
                        <w:rPr>
                          <w:noProof/>
                          <w:color w:val="FFFFFF" w:themeColor="background1"/>
                          <w:sz w:val="32"/>
                          <w:szCs w:val="36"/>
                          <w:rtl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A46D9A" w:rsidRDefault="00E4455B">
    <w:pPr>
      <w:pStyle w:val="Footer"/>
    </w:pP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2F7B184" wp14:editId="7361C3DB">
              <wp:simplePos x="0" y="0"/>
              <wp:positionH relativeFrom="column">
                <wp:posOffset>539750</wp:posOffset>
              </wp:positionH>
              <wp:positionV relativeFrom="paragraph">
                <wp:posOffset>190500</wp:posOffset>
              </wp:positionV>
              <wp:extent cx="2374265" cy="1402715"/>
              <wp:effectExtent l="0" t="0" r="0" b="0"/>
              <wp:wrapNone/>
              <wp:docPr id="6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4455B" w:rsidRPr="00DC31A5" w:rsidRDefault="00E4455B" w:rsidP="00E4455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:rsidR="00E4455B" w:rsidRPr="00DC31A5" w:rsidRDefault="00E4455B" w:rsidP="00E4455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E4455B" w:rsidRPr="00DC31A5" w:rsidRDefault="00E4455B" w:rsidP="00E4455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E4455B" w:rsidRPr="00DC31A5" w:rsidRDefault="00E4455B" w:rsidP="00E4455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:</w:t>
                          </w:r>
                        </w:p>
                        <w:p w:rsidR="00E4455B" w:rsidRDefault="00E4455B" w:rsidP="00E4455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:rsidR="00E4455B" w:rsidRPr="00DC31A5" w:rsidRDefault="00E4455B" w:rsidP="00E4455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54" style="position:absolute;left:0;text-align:left;margin-left:42.5pt;margin-top:15pt;width:186.95pt;height:11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" filled="f" stroked="f" strokeweight="1pt">
              <v:textbox>
                <w:txbxContent>
                  <w:p w:rsidR="00E4455B" w:rsidRPr="00DC31A5" w:rsidRDefault="00E4455B" w:rsidP="00E4455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:rsidR="00E4455B" w:rsidRPr="00DC31A5" w:rsidRDefault="00E4455B" w:rsidP="00E4455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E4455B" w:rsidRPr="00DC31A5" w:rsidRDefault="00E4455B" w:rsidP="00E4455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E4455B" w:rsidRPr="00DC31A5" w:rsidRDefault="00E4455B" w:rsidP="00E4455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:</w:t>
                    </w:r>
                  </w:p>
                  <w:p w:rsidR="00E4455B" w:rsidRDefault="00E4455B" w:rsidP="00E4455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:rsidR="00E4455B" w:rsidRPr="00DC31A5" w:rsidRDefault="00E4455B" w:rsidP="00E4455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E4A" w:rsidRDefault="00F81E4A" w:rsidP="00F53D08">
      <w:pPr>
        <w:spacing w:line="240" w:lineRule="auto"/>
      </w:pPr>
      <w:r>
        <w:separator/>
      </w:r>
    </w:p>
  </w:footnote>
  <w:footnote w:type="continuationSeparator" w:id="0">
    <w:p w:rsidR="00F81E4A" w:rsidRDefault="00F81E4A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D9A" w:rsidRPr="00902465" w:rsidRDefault="00BF1703" w:rsidP="00A46D9A">
    <w:pPr>
      <w:pStyle w:val="Header"/>
      <w:jc w:val="left"/>
      <w:rPr>
        <w:rFonts w:ascii="Dubai" w:hAnsi="Dubai" w:cs="Dubai"/>
        <w:sz w:val="32"/>
      </w:rPr>
    </w:pP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55B3C762" wp14:editId="6CF4EDB0">
              <wp:simplePos x="0" y="0"/>
              <wp:positionH relativeFrom="column">
                <wp:posOffset>-944245</wp:posOffset>
              </wp:positionH>
              <wp:positionV relativeFrom="paragraph">
                <wp:posOffset>-444500</wp:posOffset>
              </wp:positionV>
              <wp:extent cx="7847330" cy="683895"/>
              <wp:effectExtent l="38100" t="0" r="20320" b="116205"/>
              <wp:wrapNone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47330" cy="683895"/>
                        <a:chOff x="0" y="0"/>
                        <a:chExt cx="7847330" cy="683895"/>
                      </a:xfrm>
                    </wpg:grpSpPr>
                    <wpg:grpSp>
                      <wpg:cNvPr id="11" name="مجموعة 55"/>
                      <wpg:cNvGrpSpPr/>
                      <wpg:grpSpPr>
                        <a:xfrm>
                          <a:off x="0" y="0"/>
                          <a:ext cx="7847330" cy="683895"/>
                          <a:chOff x="0" y="0"/>
                          <a:chExt cx="7551421" cy="1152284"/>
                        </a:xfrm>
                      </wpg:grpSpPr>
                      <wps:wsp>
                        <wps:cNvPr id="14" name="شكل حر 2"/>
                        <wps:cNvSpPr/>
                        <wps:spPr>
                          <a:xfrm>
                            <a:off x="1" y="0"/>
                            <a:ext cx="7551420" cy="945516"/>
                          </a:xfrm>
                          <a:custGeom>
                            <a:avLst/>
                            <a:gdLst>
                              <a:gd name="connsiteX0" fmla="*/ 0 w 7551420"/>
                              <a:gd name="connsiteY0" fmla="*/ 0 h 945515"/>
                              <a:gd name="connsiteX1" fmla="*/ 7551420 w 7551420"/>
                              <a:gd name="connsiteY1" fmla="*/ 0 h 945515"/>
                              <a:gd name="connsiteX2" fmla="*/ 7551420 w 7551420"/>
                              <a:gd name="connsiteY2" fmla="*/ 945515 h 945515"/>
                              <a:gd name="connsiteX3" fmla="*/ 0 w 7551420"/>
                              <a:gd name="connsiteY3" fmla="*/ 945515 h 945515"/>
                              <a:gd name="connsiteX4" fmla="*/ 0 w 7551420"/>
                              <a:gd name="connsiteY4" fmla="*/ 0 h 94551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7551420" h="945515">
                                <a:moveTo>
                                  <a:pt x="0" y="0"/>
                                </a:moveTo>
                                <a:lnTo>
                                  <a:pt x="7551420" y="0"/>
                                </a:lnTo>
                                <a:lnTo>
                                  <a:pt x="7551420" y="945515"/>
                                </a:lnTo>
                                <a:lnTo>
                                  <a:pt x="0" y="9455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64163"/>
                          </a:solidFill>
                          <a:ln>
                            <a:solidFill>
                              <a:srgbClr val="06406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شكل حر 3"/>
                        <wps:cNvSpPr/>
                        <wps:spPr>
                          <a:xfrm>
                            <a:off x="2" y="674429"/>
                            <a:ext cx="6642735" cy="283210"/>
                          </a:xfrm>
                          <a:custGeom>
                            <a:avLst/>
                            <a:gdLst>
                              <a:gd name="connsiteX0" fmla="*/ 0 w 6642735"/>
                              <a:gd name="connsiteY0" fmla="*/ 0 h 283210"/>
                              <a:gd name="connsiteX1" fmla="*/ 6642735 w 6642735"/>
                              <a:gd name="connsiteY1" fmla="*/ 0 h 283210"/>
                              <a:gd name="connsiteX2" fmla="*/ 6571933 w 6642735"/>
                              <a:gd name="connsiteY2" fmla="*/ 283210 h 283210"/>
                              <a:gd name="connsiteX3" fmla="*/ 0 w 6642735"/>
                              <a:gd name="connsiteY3" fmla="*/ 283210 h 283210"/>
                              <a:gd name="connsiteX4" fmla="*/ 0 w 6642735"/>
                              <a:gd name="connsiteY4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6642735" h="283210">
                                <a:moveTo>
                                  <a:pt x="0" y="0"/>
                                </a:moveTo>
                                <a:lnTo>
                                  <a:pt x="6642735" y="0"/>
                                </a:lnTo>
                                <a:lnTo>
                                  <a:pt x="6571933" y="283210"/>
                                </a:lnTo>
                                <a:lnTo>
                                  <a:pt x="0" y="283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BDDC"/>
                          </a:solidFill>
                          <a:ln>
                            <a:solidFill>
                              <a:srgbClr val="1DBCD8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شكل حر 5"/>
                        <wps:cNvSpPr/>
                        <wps:spPr>
                          <a:xfrm>
                            <a:off x="0" y="955368"/>
                            <a:ext cx="6935714" cy="196916"/>
                          </a:xfrm>
                          <a:custGeom>
                            <a:avLst/>
                            <a:gdLst>
                              <a:gd name="connsiteX0" fmla="*/ 0 w 6935714"/>
                              <a:gd name="connsiteY0" fmla="*/ 0 h 283210"/>
                              <a:gd name="connsiteX1" fmla="*/ 6935714 w 6935714"/>
                              <a:gd name="connsiteY1" fmla="*/ 0 h 283210"/>
                              <a:gd name="connsiteX2" fmla="*/ 6864912 w 6935714"/>
                              <a:gd name="connsiteY2" fmla="*/ 283210 h 283210"/>
                              <a:gd name="connsiteX3" fmla="*/ 557742 w 6935714"/>
                              <a:gd name="connsiteY3" fmla="*/ 283210 h 283210"/>
                              <a:gd name="connsiteX4" fmla="*/ 487285 w 6935714"/>
                              <a:gd name="connsiteY4" fmla="*/ 1380 h 283210"/>
                              <a:gd name="connsiteX5" fmla="*/ 0 w 6935714"/>
                              <a:gd name="connsiteY5" fmla="*/ 1380 h 283210"/>
                              <a:gd name="connsiteX6" fmla="*/ 0 w 6935714"/>
                              <a:gd name="connsiteY6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6935714" h="283210">
                                <a:moveTo>
                                  <a:pt x="0" y="0"/>
                                </a:moveTo>
                                <a:lnTo>
                                  <a:pt x="6935714" y="0"/>
                                </a:lnTo>
                                <a:lnTo>
                                  <a:pt x="6864912" y="283210"/>
                                </a:lnTo>
                                <a:lnTo>
                                  <a:pt x="557742" y="283210"/>
                                </a:lnTo>
                                <a:lnTo>
                                  <a:pt x="487285" y="1380"/>
                                </a:lnTo>
                                <a:lnTo>
                                  <a:pt x="0" y="13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E0ED"/>
                          </a:solidFill>
                          <a:ln>
                            <a:solidFill>
                              <a:srgbClr val="A6E0ED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شكل حر 4"/>
                        <wps:cNvSpPr/>
                        <wps:spPr>
                          <a:xfrm>
                            <a:off x="1844041" y="0"/>
                            <a:ext cx="1850390" cy="948690"/>
                          </a:xfrm>
                          <a:custGeom>
                            <a:avLst/>
                            <a:gdLst>
                              <a:gd name="connsiteX0" fmla="*/ 123241 w 1850390"/>
                              <a:gd name="connsiteY0" fmla="*/ 0 h 957364"/>
                              <a:gd name="connsiteX1" fmla="*/ 1727149 w 1850390"/>
                              <a:gd name="connsiteY1" fmla="*/ 0 h 957364"/>
                              <a:gd name="connsiteX2" fmla="*/ 1850390 w 1850390"/>
                              <a:gd name="connsiteY2" fmla="*/ 246482 h 957364"/>
                              <a:gd name="connsiteX3" fmla="*/ 1494949 w 1850390"/>
                              <a:gd name="connsiteY3" fmla="*/ 957364 h 957364"/>
                              <a:gd name="connsiteX4" fmla="*/ 355441 w 1850390"/>
                              <a:gd name="connsiteY4" fmla="*/ 957364 h 957364"/>
                              <a:gd name="connsiteX5" fmla="*/ 0 w 1850390"/>
                              <a:gd name="connsiteY5" fmla="*/ 246482 h 957364"/>
                              <a:gd name="connsiteX6" fmla="*/ 123241 w 1850390"/>
                              <a:gd name="connsiteY6" fmla="*/ 0 h 9573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850390" h="957364">
                                <a:moveTo>
                                  <a:pt x="123241" y="0"/>
                                </a:moveTo>
                                <a:lnTo>
                                  <a:pt x="1727149" y="0"/>
                                </a:lnTo>
                                <a:lnTo>
                                  <a:pt x="1850390" y="246482"/>
                                </a:lnTo>
                                <a:lnTo>
                                  <a:pt x="1494949" y="957364"/>
                                </a:lnTo>
                                <a:lnTo>
                                  <a:pt x="355441" y="957364"/>
                                </a:lnTo>
                                <a:lnTo>
                                  <a:pt x="0" y="246482"/>
                                </a:lnTo>
                                <a:lnTo>
                                  <a:pt x="1232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64163"/>
                          </a:solidFill>
                          <a:ln>
                            <a:solidFill>
                              <a:srgbClr val="06406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شكل حر 6"/>
                        <wps:cNvSpPr/>
                        <wps:spPr>
                          <a:xfrm>
                            <a:off x="406496" y="937531"/>
                            <a:ext cx="3369215" cy="196916"/>
                          </a:xfrm>
                          <a:custGeom>
                            <a:avLst/>
                            <a:gdLst>
                              <a:gd name="connsiteX0" fmla="*/ 0 w 3369215"/>
                              <a:gd name="connsiteY0" fmla="*/ 0 h 283210"/>
                              <a:gd name="connsiteX1" fmla="*/ 3369215 w 3369215"/>
                              <a:gd name="connsiteY1" fmla="*/ 0 h 283210"/>
                              <a:gd name="connsiteX2" fmla="*/ 3298413 w 3369215"/>
                              <a:gd name="connsiteY2" fmla="*/ 283210 h 283210"/>
                              <a:gd name="connsiteX3" fmla="*/ 81207 w 3369215"/>
                              <a:gd name="connsiteY3" fmla="*/ 283210 h 283210"/>
                              <a:gd name="connsiteX4" fmla="*/ 10750 w 3369215"/>
                              <a:gd name="connsiteY4" fmla="*/ 1380 h 283210"/>
                              <a:gd name="connsiteX5" fmla="*/ 345 w 3369215"/>
                              <a:gd name="connsiteY5" fmla="*/ 1380 h 283210"/>
                              <a:gd name="connsiteX6" fmla="*/ 0 w 3369215"/>
                              <a:gd name="connsiteY6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3369215" h="283210">
                                <a:moveTo>
                                  <a:pt x="0" y="0"/>
                                </a:moveTo>
                                <a:lnTo>
                                  <a:pt x="3369215" y="0"/>
                                </a:lnTo>
                                <a:lnTo>
                                  <a:pt x="3298413" y="283210"/>
                                </a:lnTo>
                                <a:lnTo>
                                  <a:pt x="81207" y="283210"/>
                                </a:lnTo>
                                <a:lnTo>
                                  <a:pt x="10750" y="1380"/>
                                </a:lnTo>
                                <a:lnTo>
                                  <a:pt x="345" y="13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89C0"/>
                          </a:solidFill>
                          <a:ln>
                            <a:solidFill>
                              <a:srgbClr val="2389C0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3" name="Text Box 15"/>
                      <wps:cNvSpPr txBox="1"/>
                      <wps:spPr>
                        <a:xfrm>
                          <a:off x="1638300" y="6350"/>
                          <a:ext cx="4381500" cy="4675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F1703" w:rsidRDefault="00432388" w:rsidP="00BF1703">
                            <w:pPr>
                              <w:jc w:val="center"/>
                              <w:rPr>
                                <w:rFonts w:ascii="Adobe Arabic" w:hAnsi="Adobe Arabic" w:cs="Adobe Arabic"/>
                                <w:sz w:val="36"/>
                                <w:szCs w:val="40"/>
                              </w:rPr>
                            </w:pPr>
                            <w:r w:rsidRPr="00432388"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إدارة الحشود</w:t>
                            </w:r>
                            <w:r>
                              <w:rPr>
                                <w:rFonts w:ascii="Adobe Arabic" w:hAnsi="Adobe Arabic" w:cs="Adobe Arabic" w:hint="cs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 </w:t>
                            </w:r>
                            <w:r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–</w:t>
                            </w:r>
                            <w:r>
                              <w:rPr>
                                <w:rFonts w:ascii="Adobe Arabic" w:hAnsi="Adobe Arabic" w:cs="Adobe Arabic" w:hint="cs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 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5B3C762" id="Group 16" o:spid="_x0000_s1038" style="position:absolute;left:0;text-align:left;margin-left:-74.35pt;margin-top:-35pt;width:617.9pt;height:53.85pt;z-index:251670528" coordsize="78473,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">
              <v:group id="مجموعة 55" o:spid="_x0000_s1039" style="position:absolute;width:78473;height:6838" coordsize="75514,11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شكل حر 2" o:spid="_x0000_s1040" style="position:absolute;width:75514;height:9455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" path="m,l7551420,r,945515l,945515,,xe" fillcolor="#064163" strokecolor="#064065" strokeweight="1pt">
                  <v:stroke joinstyle="miter"/>
                  <v:path arrowok="t" o:connecttype="custom" o:connectlocs="0,0;7551420,0;7551420,945516;0,945516;0,0" o:connectangles="0,0,0,0,0"/>
                </v:shape>
                <v:shape id="شكل حر 3" o:spid="_x0000_s1041" style="position:absolute;top:6744;width:66427;height:2832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" path="m,l6642735,r-70802,283210l,283210,,xe" fillcolor="#16bddc" strokecolor="#1dbcd8" strokeweight="1pt">
                  <v:stroke joinstyle="miter"/>
                  <v:shadow on="t" color="black" opacity="26214f" origin="-.5,-.5" offset=".74836mm,.74836mm"/>
                  <v:path arrowok="t" o:connecttype="custom" o:connectlocs="0,0;6642735,0;6571933,283210;0,283210;0,0" o:connectangles="0,0,0,0,0"/>
                </v:shape>
                <v:shape id="شكل حر 5" o:spid="_x0000_s1042" style="position:absolute;top:9553;width:69357;height:1969;visibility:visible;mso-wrap-style:square;v-text-anchor:middle" coordsize="6935714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" path="m,l6935714,r-70802,283210l557742,283210,487285,1380,,1380,,xe" fillcolor="#a6e0ed" strokecolor="#a6e0ed" strokeweight="1pt">
                  <v:stroke joinstyle="miter"/>
                  <v:shadow on="t" color="black" opacity="26214f" origin="-.5,-.5" offset=".74836mm,.74836mm"/>
                  <v:path arrowok="t" o:connecttype="custom" o:connectlocs="0,0;6935714,0;6864912,196916;557742,196916;487285,960;0,960;0,0" o:connectangles="0,0,0,0,0,0,0"/>
                </v:shape>
                <v:shape id="شكل حر 4" o:spid="_x0000_s1043" style="position:absolute;left:18440;width:18504;height:9486;visibility:visible;mso-wrap-style:square;v-text-anchor:middle" coordsize="1850390,95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" path="m123241,l1727149,r123241,246482l1494949,957364r-1139508,l,246482,123241,xe" fillcolor="#064163" strokecolor="#064065" strokeweight="1pt">
                  <v:stroke joinstyle="miter"/>
                  <v:path arrowok="t" o:connecttype="custom" o:connectlocs="123241,0;1727149,0;1850390,244249;1494949,948690;355441,948690;0,244249;123241,0" o:connectangles="0,0,0,0,0,0,0"/>
                </v:shape>
                <v:shape id="شكل حر 6" o:spid="_x0000_s1044" style="position:absolute;left:4064;top:9375;width:33693;height:1969;visibility:visible;mso-wrap-style:square;v-text-anchor:middle" coordsize="336921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" path="m,l3369215,r-70802,283210l81207,283210,10750,1380r-10405,l,xe" fillcolor="#2389c0" strokecolor="#2389c0" strokeweight="1pt">
                  <v:stroke joinstyle="miter"/>
                  <v:shadow on="t" color="black" opacity="26214f" origin="-.5,-.5" offset=".74836mm,.74836mm"/>
                  <v:path arrowok="t" o:connecttype="custom" o:connectlocs="0,0;3369215,0;3298413,196916;81207,196916;10750,960;345,960;0,0" o:connectangles="0,0,0,0,0,0,0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45" type="#_x0000_t202" style="position:absolute;left:16383;top:63;width:43815;height:4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<v:textbox>
                  <w:txbxContent>
                    <w:p w14:paraId="1375E782" w14:textId="2D587B8C" w:rsidR="00BF1703" w:rsidRDefault="00432388" w:rsidP="00BF1703">
                      <w:pPr>
                        <w:jc w:val="center"/>
                        <w:rPr>
                          <w:rFonts w:ascii="Adobe Arabic" w:hAnsi="Adobe Arabic" w:cs="Adobe Arabic"/>
                          <w:sz w:val="36"/>
                          <w:szCs w:val="40"/>
                        </w:rPr>
                      </w:pPr>
                      <w:r w:rsidRPr="00432388">
                        <w:rPr>
                          <w:rFonts w:ascii="Adobe Arabic" w:hAnsi="Adobe Arabic" w:cs="Adobe Arabic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إدارة الحشود</w:t>
                      </w:r>
                      <w:r>
                        <w:rPr>
                          <w:rFonts w:ascii="Adobe Arabic" w:hAnsi="Adobe Arabic" w:cs="Adobe Arabic" w:hint="cs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 xml:space="preserve"> </w:t>
                      </w:r>
                      <w:r>
                        <w:rPr>
                          <w:rFonts w:ascii="Adobe Arabic" w:hAnsi="Adobe Arabic" w:cs="Adobe Arabic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–</w:t>
                      </w:r>
                      <w:r>
                        <w:rPr>
                          <w:rFonts w:ascii="Adobe Arabic" w:hAnsi="Adobe Arabic" w:cs="Adobe Arabic" w:hint="cs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 xml:space="preserve"> الاختبار القبلي والبعدي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A46D9A" w:rsidRDefault="00A46D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42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755CD2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F967177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8"/>
  </w:num>
  <w:num w:numId="3">
    <w:abstractNumId w:val="19"/>
  </w:num>
  <w:num w:numId="4">
    <w:abstractNumId w:val="31"/>
  </w:num>
  <w:num w:numId="5">
    <w:abstractNumId w:val="4"/>
  </w:num>
  <w:num w:numId="6">
    <w:abstractNumId w:val="1"/>
  </w:num>
  <w:num w:numId="7">
    <w:abstractNumId w:val="14"/>
  </w:num>
  <w:num w:numId="8">
    <w:abstractNumId w:val="30"/>
  </w:num>
  <w:num w:numId="9">
    <w:abstractNumId w:val="24"/>
  </w:num>
  <w:num w:numId="10">
    <w:abstractNumId w:val="34"/>
  </w:num>
  <w:num w:numId="11">
    <w:abstractNumId w:val="21"/>
  </w:num>
  <w:num w:numId="12">
    <w:abstractNumId w:val="38"/>
  </w:num>
  <w:num w:numId="13">
    <w:abstractNumId w:val="10"/>
  </w:num>
  <w:num w:numId="14">
    <w:abstractNumId w:val="13"/>
  </w:num>
  <w:num w:numId="15">
    <w:abstractNumId w:val="8"/>
  </w:num>
  <w:num w:numId="16">
    <w:abstractNumId w:val="29"/>
  </w:num>
  <w:num w:numId="17">
    <w:abstractNumId w:val="32"/>
  </w:num>
  <w:num w:numId="18">
    <w:abstractNumId w:val="0"/>
  </w:num>
  <w:num w:numId="19">
    <w:abstractNumId w:val="23"/>
  </w:num>
  <w:num w:numId="20">
    <w:abstractNumId w:val="36"/>
  </w:num>
  <w:num w:numId="21">
    <w:abstractNumId w:val="16"/>
  </w:num>
  <w:num w:numId="22">
    <w:abstractNumId w:val="9"/>
  </w:num>
  <w:num w:numId="23">
    <w:abstractNumId w:val="25"/>
  </w:num>
  <w:num w:numId="24">
    <w:abstractNumId w:val="20"/>
  </w:num>
  <w:num w:numId="25">
    <w:abstractNumId w:val="12"/>
  </w:num>
  <w:num w:numId="26">
    <w:abstractNumId w:val="33"/>
  </w:num>
  <w:num w:numId="27">
    <w:abstractNumId w:val="5"/>
  </w:num>
  <w:num w:numId="28">
    <w:abstractNumId w:val="28"/>
  </w:num>
  <w:num w:numId="29">
    <w:abstractNumId w:val="37"/>
  </w:num>
  <w:num w:numId="30">
    <w:abstractNumId w:val="15"/>
  </w:num>
  <w:num w:numId="31">
    <w:abstractNumId w:val="7"/>
  </w:num>
  <w:num w:numId="32">
    <w:abstractNumId w:val="3"/>
  </w:num>
  <w:num w:numId="33">
    <w:abstractNumId w:val="22"/>
  </w:num>
  <w:num w:numId="34">
    <w:abstractNumId w:val="6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17"/>
  </w:num>
  <w:num w:numId="38">
    <w:abstractNumId w:val="2"/>
  </w:num>
  <w:num w:numId="39">
    <w:abstractNumId w:val="11"/>
  </w:num>
  <w:num w:numId="40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388"/>
    <w:rsid w:val="00015BA6"/>
    <w:rsid w:val="000175C5"/>
    <w:rsid w:val="00017C30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B4041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50A53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1F5B48"/>
    <w:rsid w:val="002021EF"/>
    <w:rsid w:val="002027DF"/>
    <w:rsid w:val="00206D6C"/>
    <w:rsid w:val="0021166C"/>
    <w:rsid w:val="0021196B"/>
    <w:rsid w:val="00214565"/>
    <w:rsid w:val="0022035D"/>
    <w:rsid w:val="00232935"/>
    <w:rsid w:val="00235BF7"/>
    <w:rsid w:val="00283647"/>
    <w:rsid w:val="0028392F"/>
    <w:rsid w:val="0028523A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05EC3"/>
    <w:rsid w:val="0032182E"/>
    <w:rsid w:val="00351640"/>
    <w:rsid w:val="0035305C"/>
    <w:rsid w:val="00355D0F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7BDE"/>
    <w:rsid w:val="003E4F85"/>
    <w:rsid w:val="003F3631"/>
    <w:rsid w:val="00402CAC"/>
    <w:rsid w:val="00403A11"/>
    <w:rsid w:val="004041D2"/>
    <w:rsid w:val="00404549"/>
    <w:rsid w:val="00406F1C"/>
    <w:rsid w:val="00417B0E"/>
    <w:rsid w:val="00427779"/>
    <w:rsid w:val="00432388"/>
    <w:rsid w:val="00434D3A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65E7"/>
    <w:rsid w:val="00917FC7"/>
    <w:rsid w:val="00935A95"/>
    <w:rsid w:val="009360AC"/>
    <w:rsid w:val="009559B8"/>
    <w:rsid w:val="00956C42"/>
    <w:rsid w:val="00957AB4"/>
    <w:rsid w:val="00981E8B"/>
    <w:rsid w:val="00984B17"/>
    <w:rsid w:val="00985605"/>
    <w:rsid w:val="009A0B1B"/>
    <w:rsid w:val="009A18FD"/>
    <w:rsid w:val="009A4CC9"/>
    <w:rsid w:val="009A62A9"/>
    <w:rsid w:val="009A6AC5"/>
    <w:rsid w:val="009B4AF8"/>
    <w:rsid w:val="009F6370"/>
    <w:rsid w:val="00A01020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A49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4064F"/>
    <w:rsid w:val="00D5796E"/>
    <w:rsid w:val="00D6468C"/>
    <w:rsid w:val="00D93C30"/>
    <w:rsid w:val="00DA0D9D"/>
    <w:rsid w:val="00DB7EB2"/>
    <w:rsid w:val="00DC5D13"/>
    <w:rsid w:val="00DC7EB7"/>
    <w:rsid w:val="00DD042E"/>
    <w:rsid w:val="00DE265B"/>
    <w:rsid w:val="00E01E27"/>
    <w:rsid w:val="00E17203"/>
    <w:rsid w:val="00E24512"/>
    <w:rsid w:val="00E26F82"/>
    <w:rsid w:val="00E27144"/>
    <w:rsid w:val="00E3019A"/>
    <w:rsid w:val="00E335AD"/>
    <w:rsid w:val="00E437DB"/>
    <w:rsid w:val="00E4455B"/>
    <w:rsid w:val="00E465B8"/>
    <w:rsid w:val="00E4786F"/>
    <w:rsid w:val="00E51047"/>
    <w:rsid w:val="00E57C98"/>
    <w:rsid w:val="00E57E25"/>
    <w:rsid w:val="00E62AAD"/>
    <w:rsid w:val="00E7361B"/>
    <w:rsid w:val="00E77813"/>
    <w:rsid w:val="00E90509"/>
    <w:rsid w:val="00EA45AB"/>
    <w:rsid w:val="00EC0F6F"/>
    <w:rsid w:val="00EE0A2B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72D2"/>
    <w:rsid w:val="00F53D08"/>
    <w:rsid w:val="00F657CC"/>
    <w:rsid w:val="00F66A05"/>
    <w:rsid w:val="00F67767"/>
    <w:rsid w:val="00F81E4A"/>
    <w:rsid w:val="00F82E4B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FC2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Heading1">
    <w:name w:val="heading 1"/>
    <w:aliases w:val="عنوان رئيسي"/>
    <w:basedOn w:val="Normal"/>
    <w:next w:val="Normal"/>
    <w:link w:val="Heading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Spacing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Heading1Char">
    <w:name w:val="Heading 1 Char"/>
    <w:aliases w:val="عنوان رئيسي Char"/>
    <w:basedOn w:val="DefaultParagraphFont"/>
    <w:link w:val="Heading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5796E"/>
    <w:pPr>
      <w:spacing w:after="100"/>
      <w:ind w:left="280"/>
    </w:pPr>
  </w:style>
  <w:style w:type="table" w:customStyle="1" w:styleId="ListTable1LightAccent6">
    <w:name w:val="List Table 1 Light Accent 6"/>
    <w:basedOn w:val="TableNormal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TableNormal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81E8B"/>
    <w:pPr>
      <w:bidi w:val="0"/>
      <w:spacing w:before="100" w:beforeAutospacing="1" w:after="100" w:afterAutospacing="1" w:line="240" w:lineRule="auto"/>
      <w:jc w:val="left"/>
    </w:pPr>
    <w:rPr>
      <w:rFonts w:eastAsiaTheme="minorEastAsia" w:cs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Heading1">
    <w:name w:val="heading 1"/>
    <w:aliases w:val="عنوان رئيسي"/>
    <w:basedOn w:val="Normal"/>
    <w:next w:val="Normal"/>
    <w:link w:val="Heading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Spacing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Heading1Char">
    <w:name w:val="Heading 1 Char"/>
    <w:aliases w:val="عنوان رئيسي Char"/>
    <w:basedOn w:val="DefaultParagraphFont"/>
    <w:link w:val="Heading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5796E"/>
    <w:pPr>
      <w:spacing w:after="100"/>
      <w:ind w:left="280"/>
    </w:pPr>
  </w:style>
  <w:style w:type="table" w:customStyle="1" w:styleId="ListTable1LightAccent6">
    <w:name w:val="List Table 1 Light Accent 6"/>
    <w:basedOn w:val="TableNormal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TableNormal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81E8B"/>
    <w:pPr>
      <w:bidi w:val="0"/>
      <w:spacing w:before="100" w:beforeAutospacing="1" w:after="100" w:afterAutospacing="1" w:line="240" w:lineRule="auto"/>
      <w:jc w:val="left"/>
    </w:pPr>
    <w:rPr>
      <w:rFonts w:eastAsiaTheme="minorEastAsia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sv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dawliatraining.com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10.png"/><Relationship Id="rId25" Type="http://schemas.openxmlformats.org/officeDocument/2006/relationships/hyperlink" Target="http://www.dawliatraining.com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http://www.dawliatraining.com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svg"/><Relationship Id="rId24" Type="http://schemas.openxmlformats.org/officeDocument/2006/relationships/hyperlink" Target="http://www.dawliatraining.com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8.svg"/><Relationship Id="rId23" Type="http://schemas.openxmlformats.org/officeDocument/2006/relationships/hyperlink" Target="http://www.dawliatraining.com/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hyperlink" Target="http://www.dawliatraining.com/" TargetMode="External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1B85AC05-C487-4944-9B72-CEF8F6C99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 2</Template>
  <TotalTime>14</TotalTime>
  <Pages>13</Pages>
  <Words>1339</Words>
  <Characters>7638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SyrianTech</dc:creator>
  <cp:keywords/>
  <dc:description/>
  <cp:lastModifiedBy>user</cp:lastModifiedBy>
  <cp:revision>5</cp:revision>
  <cp:lastPrinted>2022-03-26T18:07:00Z</cp:lastPrinted>
  <dcterms:created xsi:type="dcterms:W3CDTF">2023-08-03T02:52:00Z</dcterms:created>
  <dcterms:modified xsi:type="dcterms:W3CDTF">2025-03-02T07:01:00Z</dcterms:modified>
</cp:coreProperties>
</file>